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483" w:rsidRDefault="00D92483" w:rsidP="004B26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НОВОМАЙЗАССКОГО СЕЛЬСОВЕТА </w:t>
      </w:r>
    </w:p>
    <w:p w:rsidR="00D92483" w:rsidRDefault="00D92483" w:rsidP="004B265B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РАЙОНА НОВОСИБИРСКОЙ ОБЛАСТИ</w:t>
      </w:r>
    </w:p>
    <w:p w:rsidR="00D92483" w:rsidRDefault="00D92483" w:rsidP="004B265B">
      <w:pPr>
        <w:jc w:val="center"/>
        <w:rPr>
          <w:sz w:val="28"/>
          <w:szCs w:val="28"/>
        </w:rPr>
      </w:pPr>
    </w:p>
    <w:p w:rsidR="00D92483" w:rsidRDefault="00D92483" w:rsidP="004B265B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D92483" w:rsidRDefault="00D92483" w:rsidP="004B265B">
      <w:pPr>
        <w:jc w:val="center"/>
        <w:rPr>
          <w:sz w:val="28"/>
          <w:szCs w:val="28"/>
        </w:rPr>
      </w:pPr>
    </w:p>
    <w:p w:rsidR="00D92483" w:rsidRDefault="00D92483" w:rsidP="004B265B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D92483" w:rsidRDefault="00D92483" w:rsidP="004B265B">
      <w:pPr>
        <w:jc w:val="center"/>
        <w:rPr>
          <w:sz w:val="28"/>
          <w:szCs w:val="28"/>
        </w:rPr>
      </w:pPr>
      <w:r>
        <w:rPr>
          <w:sz w:val="28"/>
          <w:szCs w:val="28"/>
        </w:rPr>
        <w:t>(второй сессии)</w:t>
      </w:r>
    </w:p>
    <w:p w:rsidR="00D92483" w:rsidRPr="00D83045" w:rsidRDefault="00D92483" w:rsidP="004B265B">
      <w:pPr>
        <w:jc w:val="center"/>
      </w:pPr>
    </w:p>
    <w:p w:rsidR="00D92483" w:rsidRDefault="00D92483" w:rsidP="004B265B">
      <w:pPr>
        <w:ind w:firstLine="360"/>
        <w:rPr>
          <w:sz w:val="28"/>
          <w:szCs w:val="28"/>
        </w:rPr>
      </w:pPr>
      <w:r>
        <w:rPr>
          <w:sz w:val="28"/>
          <w:szCs w:val="28"/>
        </w:rPr>
        <w:t>«05» ноября</w:t>
      </w:r>
      <w:r w:rsidRPr="00BD7D65"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015 г"/>
        </w:smartTagPr>
        <w:r w:rsidRPr="00BD7D65">
          <w:rPr>
            <w:sz w:val="28"/>
            <w:szCs w:val="28"/>
          </w:rPr>
          <w:t>2015 г</w:t>
        </w:r>
      </w:smartTag>
      <w:r w:rsidRPr="00BD7D65">
        <w:rPr>
          <w:sz w:val="28"/>
          <w:szCs w:val="28"/>
        </w:rPr>
        <w:t xml:space="preserve">.                                              </w:t>
      </w:r>
      <w:r>
        <w:rPr>
          <w:sz w:val="28"/>
          <w:szCs w:val="28"/>
        </w:rPr>
        <w:t xml:space="preserve">              № 4</w:t>
      </w:r>
    </w:p>
    <w:p w:rsidR="00D92483" w:rsidRDefault="00D92483" w:rsidP="00293CB6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д. Новый Майзасс</w:t>
      </w:r>
    </w:p>
    <w:p w:rsidR="00D92483" w:rsidRDefault="00D92483" w:rsidP="002B6A55">
      <w:pPr>
        <w:ind w:firstLine="360"/>
        <w:rPr>
          <w:sz w:val="28"/>
          <w:szCs w:val="28"/>
        </w:rPr>
      </w:pPr>
    </w:p>
    <w:p w:rsidR="00D92483" w:rsidRPr="002B6A55" w:rsidRDefault="00D92483" w:rsidP="002B6A55">
      <w:pPr>
        <w:ind w:firstLine="360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 Об объявлении конкурса по отбору кандидатур на должность Главы Новомайзасского сельсовета Кыштовского </w:t>
      </w:r>
      <w:r>
        <w:rPr>
          <w:spacing w:val="-7"/>
          <w:sz w:val="28"/>
          <w:szCs w:val="28"/>
        </w:rPr>
        <w:t xml:space="preserve">района Новосибирской области </w:t>
      </w:r>
      <w:r>
        <w:rPr>
          <w:spacing w:val="-5"/>
          <w:sz w:val="28"/>
          <w:szCs w:val="28"/>
        </w:rPr>
        <w:t>и формировании конкурсной комиссии</w:t>
      </w:r>
    </w:p>
    <w:p w:rsidR="00D92483" w:rsidRDefault="00D92483" w:rsidP="004B265B">
      <w:pPr>
        <w:shd w:val="clear" w:color="auto" w:fill="FFFFFF"/>
        <w:spacing w:before="312" w:line="312" w:lineRule="exact"/>
        <w:ind w:left="10" w:right="34" w:hanging="10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   В соответствии со статьей 36 Федерального Закона от 6 октября 2003 года №  131-</w:t>
      </w:r>
      <w:r>
        <w:rPr>
          <w:sz w:val="28"/>
          <w:szCs w:val="28"/>
        </w:rPr>
        <w:t xml:space="preserve">ФЗ «Об общих принципах организации местного самоуправления в Российской </w:t>
      </w:r>
      <w:r>
        <w:rPr>
          <w:spacing w:val="-2"/>
          <w:sz w:val="28"/>
          <w:szCs w:val="28"/>
        </w:rPr>
        <w:t xml:space="preserve">Федерации», статьей 2 Закона Новосибирской области от 11 ноября 2014 года, № 484-03 </w:t>
      </w:r>
      <w:r>
        <w:rPr>
          <w:spacing w:val="-4"/>
          <w:sz w:val="28"/>
          <w:szCs w:val="28"/>
        </w:rPr>
        <w:t xml:space="preserve">«Об   отдельных   вопросах   организации   местного   самоуправления в Новосибирской </w:t>
      </w:r>
      <w:r>
        <w:rPr>
          <w:spacing w:val="-5"/>
          <w:sz w:val="28"/>
          <w:szCs w:val="28"/>
        </w:rPr>
        <w:t xml:space="preserve">области», на основании статьи 27 </w:t>
      </w:r>
      <w:r>
        <w:rPr>
          <w:spacing w:val="-4"/>
          <w:sz w:val="28"/>
          <w:szCs w:val="28"/>
        </w:rPr>
        <w:t>Устава Новомайзасского сельсовета Кыштовского района Новосибирской области, пунктов 2.2.,2.3., 4.2. «</w:t>
      </w:r>
      <w:r>
        <w:rPr>
          <w:spacing w:val="-6"/>
          <w:sz w:val="28"/>
          <w:szCs w:val="28"/>
        </w:rPr>
        <w:t xml:space="preserve">Положения о </w:t>
      </w:r>
      <w:r>
        <w:rPr>
          <w:sz w:val="28"/>
          <w:szCs w:val="28"/>
        </w:rPr>
        <w:t xml:space="preserve">порядке проведения конкурса по отбору кандидатур на должность Главы Новомайзасского сельсовета </w:t>
      </w:r>
      <w:r>
        <w:rPr>
          <w:spacing w:val="-4"/>
          <w:sz w:val="28"/>
          <w:szCs w:val="28"/>
        </w:rPr>
        <w:t>Кыштовского</w:t>
      </w:r>
      <w:r>
        <w:rPr>
          <w:spacing w:val="-6"/>
          <w:sz w:val="28"/>
          <w:szCs w:val="28"/>
        </w:rPr>
        <w:t xml:space="preserve"> района</w:t>
      </w:r>
      <w:r w:rsidRPr="00747E02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Новосибирской области</w:t>
      </w:r>
      <w:r>
        <w:rPr>
          <w:spacing w:val="-6"/>
          <w:sz w:val="28"/>
          <w:szCs w:val="28"/>
        </w:rPr>
        <w:t xml:space="preserve">», утвержденного решением Совета депутатов Новомайзасского сельсовета </w:t>
      </w:r>
      <w:r>
        <w:rPr>
          <w:spacing w:val="-4"/>
          <w:sz w:val="28"/>
          <w:szCs w:val="28"/>
        </w:rPr>
        <w:t>Кыштовского</w:t>
      </w:r>
      <w:r>
        <w:rPr>
          <w:spacing w:val="-6"/>
          <w:sz w:val="28"/>
          <w:szCs w:val="28"/>
        </w:rPr>
        <w:t xml:space="preserve"> района </w:t>
      </w:r>
      <w:r>
        <w:rPr>
          <w:spacing w:val="-7"/>
          <w:sz w:val="28"/>
          <w:szCs w:val="28"/>
        </w:rPr>
        <w:t xml:space="preserve">Новосибирской области </w:t>
      </w:r>
      <w:r>
        <w:rPr>
          <w:spacing w:val="-6"/>
          <w:sz w:val="28"/>
          <w:szCs w:val="28"/>
        </w:rPr>
        <w:t>от</w:t>
      </w:r>
      <w:r>
        <w:rPr>
          <w:sz w:val="28"/>
          <w:szCs w:val="28"/>
        </w:rPr>
        <w:t xml:space="preserve"> 05.11.2015г №2, </w:t>
      </w:r>
      <w:r w:rsidRPr="003B15C6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Новомайзасского сельсовета</w:t>
      </w:r>
      <w:r w:rsidRPr="003B15C6">
        <w:rPr>
          <w:sz w:val="28"/>
          <w:szCs w:val="28"/>
        </w:rPr>
        <w:t xml:space="preserve"> Кыштовского района </w:t>
      </w:r>
      <w:r>
        <w:rPr>
          <w:spacing w:val="-7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</w:p>
    <w:p w:rsidR="00D92483" w:rsidRPr="003B15C6" w:rsidRDefault="00D92483" w:rsidP="004B265B">
      <w:pPr>
        <w:shd w:val="clear" w:color="auto" w:fill="FFFFFF"/>
        <w:spacing w:before="312" w:line="312" w:lineRule="exact"/>
        <w:ind w:left="10" w:right="34" w:hanging="10"/>
        <w:rPr>
          <w:sz w:val="28"/>
          <w:szCs w:val="28"/>
        </w:rPr>
      </w:pPr>
      <w:r w:rsidRPr="003B15C6">
        <w:rPr>
          <w:sz w:val="28"/>
          <w:szCs w:val="28"/>
        </w:rPr>
        <w:t>РЕШИЛ:</w:t>
      </w:r>
    </w:p>
    <w:p w:rsidR="00D92483" w:rsidRDefault="00D92483" w:rsidP="004B265B">
      <w:pPr>
        <w:pStyle w:val="ListParagraph"/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</w:pPr>
      <w:r w:rsidRPr="00EF25EB">
        <w:rPr>
          <w:sz w:val="28"/>
          <w:szCs w:val="28"/>
        </w:rPr>
        <w:t>Объявить конкурс по отбору кандидатур на должность Главы</w:t>
      </w:r>
      <w:r>
        <w:rPr>
          <w:sz w:val="28"/>
          <w:szCs w:val="28"/>
        </w:rPr>
        <w:t xml:space="preserve"> Новомайзасского сельсовета </w:t>
      </w:r>
      <w:r w:rsidRPr="00EF25EB">
        <w:rPr>
          <w:spacing w:val="-5"/>
          <w:sz w:val="28"/>
          <w:szCs w:val="28"/>
        </w:rPr>
        <w:t xml:space="preserve">Кыштовского </w:t>
      </w:r>
      <w:r>
        <w:rPr>
          <w:spacing w:val="-5"/>
          <w:sz w:val="28"/>
          <w:szCs w:val="28"/>
        </w:rPr>
        <w:t>р</w:t>
      </w:r>
      <w:r w:rsidRPr="00EF25EB">
        <w:rPr>
          <w:spacing w:val="-6"/>
          <w:sz w:val="28"/>
          <w:szCs w:val="28"/>
        </w:rPr>
        <w:t>айона Новосибирской области.</w:t>
      </w:r>
    </w:p>
    <w:p w:rsidR="00D92483" w:rsidRPr="0067390D" w:rsidRDefault="00D92483" w:rsidP="004B265B">
      <w:pPr>
        <w:tabs>
          <w:tab w:val="left" w:pos="2520"/>
        </w:tabs>
        <w:rPr>
          <w:sz w:val="28"/>
          <w:szCs w:val="28"/>
        </w:rPr>
      </w:pPr>
      <w:r w:rsidRPr="003F3B34">
        <w:rPr>
          <w:sz w:val="28"/>
          <w:szCs w:val="28"/>
        </w:rPr>
        <w:t xml:space="preserve">2. Опубликовать объявление о проведении конкурса по отбору кандидатур на  </w:t>
      </w:r>
      <w:r w:rsidRPr="003F3B34">
        <w:rPr>
          <w:spacing w:val="-1"/>
          <w:sz w:val="28"/>
          <w:szCs w:val="28"/>
        </w:rPr>
        <w:t>должность</w:t>
      </w:r>
      <w:r w:rsidRPr="003F3B34">
        <w:rPr>
          <w:b/>
          <w:bCs/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Главы Новомайзасского</w:t>
      </w:r>
      <w:r w:rsidRPr="003F3B34">
        <w:rPr>
          <w:spacing w:val="-1"/>
          <w:sz w:val="28"/>
          <w:szCs w:val="28"/>
        </w:rPr>
        <w:t xml:space="preserve"> сельсовета </w:t>
      </w:r>
      <w:r w:rsidRPr="003F3B34">
        <w:rPr>
          <w:spacing w:val="-5"/>
          <w:sz w:val="28"/>
          <w:szCs w:val="28"/>
        </w:rPr>
        <w:t>Кыштовского</w:t>
      </w:r>
      <w:r w:rsidRPr="003F3B34">
        <w:rPr>
          <w:spacing w:val="-1"/>
          <w:sz w:val="28"/>
          <w:szCs w:val="28"/>
        </w:rPr>
        <w:t xml:space="preserve"> района Новосибирской области в  </w:t>
      </w:r>
      <w:r w:rsidRPr="005D0954">
        <w:rPr>
          <w:sz w:val="28"/>
          <w:szCs w:val="28"/>
        </w:rPr>
        <w:t>периодичес</w:t>
      </w:r>
      <w:r>
        <w:rPr>
          <w:sz w:val="28"/>
          <w:szCs w:val="28"/>
        </w:rPr>
        <w:t>ком печатном издании «Новомайзасский</w:t>
      </w:r>
      <w:r w:rsidRPr="005D0954">
        <w:rPr>
          <w:sz w:val="28"/>
          <w:szCs w:val="28"/>
        </w:rPr>
        <w:t xml:space="preserve"> Вестник»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(</w:t>
      </w:r>
      <w:r w:rsidRPr="003F3B34">
        <w:rPr>
          <w:spacing w:val="-1"/>
          <w:sz w:val="28"/>
          <w:szCs w:val="28"/>
        </w:rPr>
        <w:t>приложение 1)</w:t>
      </w:r>
      <w:r w:rsidRPr="003F3B34">
        <w:rPr>
          <w:spacing w:val="-4"/>
          <w:sz w:val="28"/>
          <w:szCs w:val="28"/>
        </w:rPr>
        <w:t>.</w:t>
      </w:r>
    </w:p>
    <w:p w:rsidR="00D92483" w:rsidRPr="00AF3C98" w:rsidRDefault="00D92483" w:rsidP="004B265B">
      <w:pPr>
        <w:widowControl w:val="0"/>
        <w:shd w:val="clear" w:color="auto" w:fill="FFFFFF"/>
        <w:tabs>
          <w:tab w:val="left" w:pos="284"/>
          <w:tab w:val="left" w:pos="1474"/>
        </w:tabs>
        <w:autoSpaceDE w:val="0"/>
        <w:autoSpaceDN w:val="0"/>
        <w:adjustRightInd w:val="0"/>
        <w:rPr>
          <w:spacing w:val="-20"/>
          <w:sz w:val="28"/>
          <w:szCs w:val="28"/>
        </w:rPr>
      </w:pPr>
      <w:r>
        <w:rPr>
          <w:spacing w:val="-1"/>
          <w:sz w:val="28"/>
          <w:szCs w:val="28"/>
        </w:rPr>
        <w:t xml:space="preserve">3. Назначить от Совета депутатов Новомайзасского сельсовета  </w:t>
      </w:r>
      <w:r>
        <w:rPr>
          <w:spacing w:val="-5"/>
          <w:sz w:val="28"/>
          <w:szCs w:val="28"/>
        </w:rPr>
        <w:t>Кыштовского</w:t>
      </w:r>
      <w:r>
        <w:rPr>
          <w:spacing w:val="-1"/>
          <w:sz w:val="28"/>
          <w:szCs w:val="28"/>
        </w:rPr>
        <w:t xml:space="preserve">   района Новосибирской области половину членов </w:t>
      </w:r>
      <w:r>
        <w:rPr>
          <w:spacing w:val="-5"/>
          <w:sz w:val="28"/>
          <w:szCs w:val="28"/>
        </w:rPr>
        <w:t>конкурсной комиссии, согласно приложения 2 к настоящему Решению.</w:t>
      </w:r>
    </w:p>
    <w:p w:rsidR="00D92483" w:rsidRPr="00AF3C98" w:rsidRDefault="00D92483" w:rsidP="003F3B34">
      <w:pPr>
        <w:widowControl w:val="0"/>
        <w:shd w:val="clear" w:color="auto" w:fill="FFFFFF"/>
        <w:tabs>
          <w:tab w:val="left" w:pos="284"/>
          <w:tab w:val="left" w:pos="1474"/>
        </w:tabs>
        <w:autoSpaceDE w:val="0"/>
        <w:autoSpaceDN w:val="0"/>
        <w:adjustRightInd w:val="0"/>
        <w:jc w:val="both"/>
        <w:rPr>
          <w:spacing w:val="-20"/>
          <w:sz w:val="28"/>
          <w:szCs w:val="28"/>
        </w:rPr>
      </w:pPr>
      <w:r>
        <w:rPr>
          <w:spacing w:val="-5"/>
          <w:sz w:val="28"/>
          <w:szCs w:val="28"/>
        </w:rPr>
        <w:t>4. Сформировать конкурсную комиссию в следующем составе:</w:t>
      </w:r>
    </w:p>
    <w:p w:rsidR="00D92483" w:rsidRPr="00747E02" w:rsidRDefault="00D92483" w:rsidP="004B265B">
      <w:pPr>
        <w:pStyle w:val="ListParagraph"/>
        <w:numPr>
          <w:ilvl w:val="0"/>
          <w:numId w:val="6"/>
        </w:numPr>
        <w:shd w:val="clear" w:color="auto" w:fill="FFFFFF"/>
        <w:tabs>
          <w:tab w:val="left" w:pos="284"/>
          <w:tab w:val="left" w:pos="1474"/>
        </w:tabs>
        <w:rPr>
          <w:spacing w:val="-20"/>
          <w:sz w:val="28"/>
          <w:szCs w:val="28"/>
          <w:u w:val="single"/>
        </w:rPr>
      </w:pPr>
      <w:r w:rsidRPr="00975687">
        <w:rPr>
          <w:spacing w:val="-20"/>
          <w:sz w:val="28"/>
          <w:szCs w:val="28"/>
        </w:rPr>
        <w:t>Липатов</w:t>
      </w:r>
      <w:r>
        <w:rPr>
          <w:spacing w:val="-20"/>
          <w:sz w:val="28"/>
          <w:szCs w:val="28"/>
        </w:rPr>
        <w:t xml:space="preserve">  </w:t>
      </w:r>
      <w:r w:rsidRPr="00975687">
        <w:rPr>
          <w:spacing w:val="-20"/>
          <w:sz w:val="28"/>
          <w:szCs w:val="28"/>
        </w:rPr>
        <w:t>А.Н.</w:t>
      </w:r>
      <w:r>
        <w:rPr>
          <w:spacing w:val="-20"/>
          <w:sz w:val="28"/>
          <w:szCs w:val="28"/>
        </w:rPr>
        <w:t xml:space="preserve"> </w:t>
      </w:r>
      <w:r w:rsidRPr="00975687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975687">
        <w:rPr>
          <w:spacing w:val="-20"/>
          <w:sz w:val="28"/>
          <w:szCs w:val="28"/>
        </w:rPr>
        <w:t>первый заместитель главы администрации Кыштовского района Новосибирской области;</w:t>
      </w:r>
    </w:p>
    <w:p w:rsidR="00D92483" w:rsidRPr="00747E02" w:rsidRDefault="00D92483" w:rsidP="004B265B">
      <w:pPr>
        <w:pStyle w:val="ListParagraph"/>
        <w:numPr>
          <w:ilvl w:val="0"/>
          <w:numId w:val="6"/>
        </w:numPr>
        <w:shd w:val="clear" w:color="auto" w:fill="FFFFFF"/>
        <w:tabs>
          <w:tab w:val="left" w:pos="284"/>
          <w:tab w:val="left" w:pos="1474"/>
        </w:tabs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Ляшенко  Т.Г. -  заместитель главы администрации -  начальник управления экономики  администрации  Кыштовского района Новосибирской области;</w:t>
      </w:r>
    </w:p>
    <w:p w:rsidR="00D92483" w:rsidRPr="00747E02" w:rsidRDefault="00D92483" w:rsidP="004B265B">
      <w:pPr>
        <w:pStyle w:val="ListParagraph"/>
        <w:numPr>
          <w:ilvl w:val="0"/>
          <w:numId w:val="6"/>
        </w:numPr>
        <w:shd w:val="clear" w:color="auto" w:fill="FFFFFF"/>
        <w:tabs>
          <w:tab w:val="left" w:pos="284"/>
          <w:tab w:val="left" w:pos="1474"/>
        </w:tabs>
        <w:rPr>
          <w:spacing w:val="-15"/>
          <w:sz w:val="28"/>
          <w:szCs w:val="28"/>
          <w:u w:val="single"/>
        </w:rPr>
      </w:pPr>
      <w:r w:rsidRPr="002B1E07">
        <w:rPr>
          <w:spacing w:val="-15"/>
          <w:sz w:val="28"/>
          <w:szCs w:val="28"/>
        </w:rPr>
        <w:t xml:space="preserve">Якутин </w:t>
      </w:r>
      <w:r>
        <w:rPr>
          <w:spacing w:val="-15"/>
          <w:sz w:val="28"/>
          <w:szCs w:val="28"/>
        </w:rPr>
        <w:t xml:space="preserve"> </w:t>
      </w:r>
      <w:r w:rsidRPr="002B1E07">
        <w:rPr>
          <w:spacing w:val="-15"/>
          <w:sz w:val="28"/>
          <w:szCs w:val="28"/>
        </w:rPr>
        <w:t>Д.Н.</w:t>
      </w:r>
      <w:r>
        <w:rPr>
          <w:spacing w:val="-15"/>
          <w:sz w:val="28"/>
          <w:szCs w:val="28"/>
        </w:rPr>
        <w:t xml:space="preserve"> </w:t>
      </w:r>
      <w:r w:rsidRPr="002B1E07">
        <w:rPr>
          <w:spacing w:val="-15"/>
          <w:sz w:val="28"/>
          <w:szCs w:val="28"/>
        </w:rPr>
        <w:t>-</w:t>
      </w:r>
      <w:r>
        <w:rPr>
          <w:spacing w:val="-15"/>
          <w:sz w:val="28"/>
          <w:szCs w:val="28"/>
        </w:rPr>
        <w:t xml:space="preserve"> </w:t>
      </w:r>
      <w:r w:rsidRPr="002B1E07">
        <w:rPr>
          <w:spacing w:val="-15"/>
          <w:sz w:val="28"/>
          <w:szCs w:val="28"/>
        </w:rPr>
        <w:t xml:space="preserve"> начальник юридического отдела администрации Кыштовского района Новосибирской области</w:t>
      </w:r>
      <w:r w:rsidRPr="0067390D">
        <w:rPr>
          <w:spacing w:val="-15"/>
          <w:sz w:val="28"/>
          <w:szCs w:val="28"/>
        </w:rPr>
        <w:t>;</w:t>
      </w:r>
    </w:p>
    <w:p w:rsidR="00D92483" w:rsidRPr="00747E02" w:rsidRDefault="00D92483" w:rsidP="004B265B">
      <w:pPr>
        <w:pStyle w:val="ListParagraph"/>
        <w:numPr>
          <w:ilvl w:val="0"/>
          <w:numId w:val="6"/>
        </w:numPr>
        <w:shd w:val="clear" w:color="auto" w:fill="FFFFFF"/>
        <w:tabs>
          <w:tab w:val="left" w:pos="284"/>
          <w:tab w:val="left" w:pos="1474"/>
        </w:tabs>
        <w:rPr>
          <w:spacing w:val="-15"/>
          <w:sz w:val="28"/>
          <w:szCs w:val="28"/>
          <w:u w:val="single"/>
        </w:rPr>
      </w:pPr>
      <w:r>
        <w:rPr>
          <w:spacing w:val="-15"/>
          <w:sz w:val="28"/>
          <w:szCs w:val="28"/>
        </w:rPr>
        <w:t>Плотников Валерий Андреевич– депутат Совета депутатов Новомайзасского</w:t>
      </w:r>
      <w:r w:rsidRPr="002B1E07">
        <w:rPr>
          <w:spacing w:val="-15"/>
          <w:sz w:val="28"/>
          <w:szCs w:val="28"/>
        </w:rPr>
        <w:t xml:space="preserve"> сельсовета Кыштовского района Новосибирской области</w:t>
      </w:r>
      <w:r w:rsidRPr="0067390D">
        <w:rPr>
          <w:spacing w:val="-15"/>
          <w:sz w:val="28"/>
          <w:szCs w:val="28"/>
        </w:rPr>
        <w:t>;</w:t>
      </w:r>
    </w:p>
    <w:p w:rsidR="00D92483" w:rsidRPr="0067390D" w:rsidRDefault="00D92483" w:rsidP="004B265B">
      <w:pPr>
        <w:pStyle w:val="ListParagraph"/>
        <w:numPr>
          <w:ilvl w:val="0"/>
          <w:numId w:val="6"/>
        </w:numPr>
        <w:shd w:val="clear" w:color="auto" w:fill="FFFFFF"/>
        <w:tabs>
          <w:tab w:val="left" w:pos="284"/>
          <w:tab w:val="left" w:pos="1474"/>
        </w:tabs>
        <w:rPr>
          <w:spacing w:val="-15"/>
          <w:sz w:val="28"/>
          <w:szCs w:val="28"/>
          <w:u w:val="single"/>
        </w:rPr>
      </w:pPr>
      <w:r>
        <w:rPr>
          <w:spacing w:val="-15"/>
          <w:sz w:val="28"/>
          <w:szCs w:val="28"/>
        </w:rPr>
        <w:t>Хмелевский Владимир Владимирович -  депутат Совета депутатов Новомайзасского</w:t>
      </w:r>
      <w:r w:rsidRPr="0067390D">
        <w:rPr>
          <w:spacing w:val="-15"/>
          <w:sz w:val="28"/>
          <w:szCs w:val="28"/>
        </w:rPr>
        <w:t xml:space="preserve">  сельсовета Кыштовского района  </w:t>
      </w:r>
      <w:r>
        <w:rPr>
          <w:spacing w:val="-15"/>
          <w:sz w:val="28"/>
          <w:szCs w:val="28"/>
        </w:rPr>
        <w:t xml:space="preserve">      Новосибирской области</w:t>
      </w:r>
      <w:r w:rsidRPr="0067390D">
        <w:rPr>
          <w:spacing w:val="-15"/>
          <w:sz w:val="28"/>
          <w:szCs w:val="28"/>
        </w:rPr>
        <w:t>.</w:t>
      </w:r>
    </w:p>
    <w:p w:rsidR="00D92483" w:rsidRPr="00990192" w:rsidRDefault="00D92483" w:rsidP="00990192">
      <w:pPr>
        <w:pStyle w:val="ListParagraph"/>
        <w:numPr>
          <w:ilvl w:val="0"/>
          <w:numId w:val="6"/>
        </w:numPr>
        <w:shd w:val="clear" w:color="auto" w:fill="FFFFFF"/>
        <w:tabs>
          <w:tab w:val="left" w:pos="567"/>
          <w:tab w:val="left" w:pos="1474"/>
        </w:tabs>
        <w:rPr>
          <w:spacing w:val="-15"/>
          <w:sz w:val="28"/>
          <w:szCs w:val="28"/>
        </w:rPr>
      </w:pPr>
      <w:r>
        <w:rPr>
          <w:spacing w:val="-15"/>
          <w:sz w:val="28"/>
          <w:szCs w:val="28"/>
        </w:rPr>
        <w:t xml:space="preserve">            Шагаева Татьяна Васильевна - депутат  Совета депутатов Новомайзасского</w:t>
      </w:r>
      <w:r w:rsidRPr="0067390D">
        <w:rPr>
          <w:spacing w:val="-15"/>
          <w:sz w:val="28"/>
          <w:szCs w:val="28"/>
        </w:rPr>
        <w:t xml:space="preserve">  сельсовета Кыштовского района   </w:t>
      </w:r>
      <w:r>
        <w:rPr>
          <w:spacing w:val="-15"/>
          <w:sz w:val="28"/>
          <w:szCs w:val="28"/>
        </w:rPr>
        <w:t>Новосибирской области</w:t>
      </w:r>
      <w:r w:rsidRPr="0067390D">
        <w:rPr>
          <w:spacing w:val="-15"/>
          <w:sz w:val="28"/>
          <w:szCs w:val="28"/>
        </w:rPr>
        <w:t>.</w:t>
      </w:r>
    </w:p>
    <w:p w:rsidR="00D92483" w:rsidRDefault="00D92483" w:rsidP="004B265B">
      <w:pPr>
        <w:widowControl w:val="0"/>
        <w:shd w:val="clear" w:color="auto" w:fill="FFFFFF"/>
        <w:tabs>
          <w:tab w:val="left" w:pos="142"/>
          <w:tab w:val="left" w:pos="284"/>
          <w:tab w:val="left" w:pos="147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5. </w:t>
      </w:r>
      <w:r w:rsidRPr="003F3B34">
        <w:rPr>
          <w:spacing w:val="-5"/>
          <w:sz w:val="28"/>
          <w:szCs w:val="28"/>
        </w:rPr>
        <w:t xml:space="preserve">Конкурсной комиссии обеспечить проведение конкурсного отбора кандидатов </w:t>
      </w:r>
      <w:r>
        <w:rPr>
          <w:sz w:val="28"/>
          <w:szCs w:val="28"/>
        </w:rPr>
        <w:t xml:space="preserve">на должность Главы Новомайзасского </w:t>
      </w:r>
      <w:r w:rsidRPr="003F3B34">
        <w:rPr>
          <w:sz w:val="28"/>
          <w:szCs w:val="28"/>
        </w:rPr>
        <w:t xml:space="preserve">сельсовета </w:t>
      </w:r>
      <w:r w:rsidRPr="003F3B34">
        <w:rPr>
          <w:spacing w:val="-5"/>
          <w:sz w:val="28"/>
          <w:szCs w:val="28"/>
        </w:rPr>
        <w:t>Кыштовского</w:t>
      </w:r>
      <w:r w:rsidRPr="003F3B34">
        <w:rPr>
          <w:sz w:val="28"/>
          <w:szCs w:val="28"/>
        </w:rPr>
        <w:t xml:space="preserve"> района Новосибирской области.</w:t>
      </w:r>
    </w:p>
    <w:p w:rsidR="00D92483" w:rsidRPr="00A07E7F" w:rsidRDefault="00D92483" w:rsidP="004B265B">
      <w:pPr>
        <w:widowControl w:val="0"/>
        <w:shd w:val="clear" w:color="auto" w:fill="FFFFFF"/>
        <w:tabs>
          <w:tab w:val="left" w:pos="284"/>
          <w:tab w:val="left" w:pos="1474"/>
        </w:tabs>
        <w:autoSpaceDE w:val="0"/>
        <w:autoSpaceDN w:val="0"/>
        <w:adjustRightInd w:val="0"/>
        <w:rPr>
          <w:spacing w:val="-5"/>
          <w:sz w:val="28"/>
          <w:szCs w:val="28"/>
        </w:rPr>
      </w:pPr>
      <w:r>
        <w:rPr>
          <w:spacing w:val="-3"/>
          <w:sz w:val="28"/>
          <w:szCs w:val="28"/>
        </w:rPr>
        <w:t xml:space="preserve">6. </w:t>
      </w:r>
      <w:r w:rsidRPr="003F3B34">
        <w:rPr>
          <w:spacing w:val="-3"/>
          <w:sz w:val="28"/>
          <w:szCs w:val="28"/>
        </w:rPr>
        <w:t>Направить копию настоящего Решения Главе Кыштовского района Новосибирской области</w:t>
      </w:r>
      <w:r w:rsidRPr="003F3B34">
        <w:rPr>
          <w:spacing w:val="-5"/>
          <w:sz w:val="28"/>
          <w:szCs w:val="28"/>
        </w:rPr>
        <w:t>.</w:t>
      </w:r>
    </w:p>
    <w:p w:rsidR="00D92483" w:rsidRDefault="00D92483" w:rsidP="004B265B">
      <w:pPr>
        <w:shd w:val="clear" w:color="auto" w:fill="FFFFFF"/>
        <w:tabs>
          <w:tab w:val="left" w:pos="284"/>
          <w:tab w:val="left" w:pos="567"/>
        </w:tabs>
      </w:pPr>
      <w:r>
        <w:rPr>
          <w:spacing w:val="-20"/>
          <w:sz w:val="28"/>
          <w:szCs w:val="28"/>
        </w:rPr>
        <w:t>7.</w:t>
      </w:r>
      <w:r>
        <w:rPr>
          <w:sz w:val="28"/>
          <w:szCs w:val="28"/>
        </w:rPr>
        <w:t xml:space="preserve">  </w:t>
      </w:r>
      <w:r>
        <w:rPr>
          <w:spacing w:val="-5"/>
          <w:sz w:val="28"/>
          <w:szCs w:val="28"/>
        </w:rPr>
        <w:t>Настоящее Решение вступает в силу с момента принятия.</w:t>
      </w:r>
    </w:p>
    <w:p w:rsidR="00D92483" w:rsidRDefault="00D92483" w:rsidP="004B265B">
      <w:pPr>
        <w:shd w:val="clear" w:color="auto" w:fill="FFFFFF"/>
        <w:tabs>
          <w:tab w:val="left" w:pos="284"/>
          <w:tab w:val="left" w:pos="567"/>
          <w:tab w:val="left" w:leader="underscore" w:pos="9907"/>
        </w:tabs>
        <w:rPr>
          <w:spacing w:val="-8"/>
          <w:sz w:val="28"/>
          <w:szCs w:val="28"/>
        </w:rPr>
      </w:pPr>
      <w:r>
        <w:rPr>
          <w:spacing w:val="-20"/>
          <w:sz w:val="28"/>
          <w:szCs w:val="28"/>
        </w:rPr>
        <w:t>8.</w:t>
      </w:r>
      <w:r>
        <w:rPr>
          <w:sz w:val="28"/>
          <w:szCs w:val="28"/>
        </w:rPr>
        <w:tab/>
        <w:t xml:space="preserve">Настоящее Решение подлежит опубликованию в периодическом печатном издании  </w:t>
      </w:r>
      <w:r w:rsidRPr="00EF25EB">
        <w:rPr>
          <w:spacing w:val="-1"/>
          <w:sz w:val="28"/>
          <w:szCs w:val="28"/>
        </w:rPr>
        <w:t>«</w:t>
      </w:r>
      <w:r>
        <w:rPr>
          <w:spacing w:val="-1"/>
          <w:sz w:val="28"/>
          <w:szCs w:val="28"/>
        </w:rPr>
        <w:t>Новомайзасский Вестник»</w:t>
      </w:r>
    </w:p>
    <w:p w:rsidR="00D92483" w:rsidRDefault="00D92483" w:rsidP="00900A66">
      <w:pPr>
        <w:shd w:val="clear" w:color="auto" w:fill="FFFFFF"/>
        <w:tabs>
          <w:tab w:val="left" w:pos="900"/>
        </w:tabs>
        <w:spacing w:line="274" w:lineRule="exact"/>
        <w:jc w:val="both"/>
        <w:rPr>
          <w:sz w:val="28"/>
          <w:szCs w:val="28"/>
        </w:rPr>
      </w:pPr>
    </w:p>
    <w:p w:rsidR="00D92483" w:rsidRDefault="00D92483" w:rsidP="00900A66">
      <w:pPr>
        <w:shd w:val="clear" w:color="auto" w:fill="FFFFFF"/>
        <w:tabs>
          <w:tab w:val="left" w:pos="900"/>
        </w:tabs>
        <w:spacing w:line="274" w:lineRule="exact"/>
        <w:jc w:val="both"/>
        <w:rPr>
          <w:sz w:val="28"/>
          <w:szCs w:val="28"/>
        </w:rPr>
      </w:pPr>
    </w:p>
    <w:p w:rsidR="00D92483" w:rsidRDefault="00D92483" w:rsidP="00E938D4">
      <w:pPr>
        <w:rPr>
          <w:sz w:val="28"/>
          <w:szCs w:val="28"/>
        </w:rPr>
      </w:pPr>
    </w:p>
    <w:p w:rsidR="00D92483" w:rsidRDefault="00D92483" w:rsidP="00E938D4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92483" w:rsidRDefault="00D92483" w:rsidP="00E938D4">
      <w:pPr>
        <w:rPr>
          <w:sz w:val="28"/>
          <w:szCs w:val="28"/>
        </w:rPr>
      </w:pPr>
      <w:r>
        <w:rPr>
          <w:sz w:val="28"/>
          <w:szCs w:val="28"/>
        </w:rPr>
        <w:t>Новомайзасского сельсовета</w:t>
      </w:r>
    </w:p>
    <w:p w:rsidR="00D92483" w:rsidRDefault="00D92483" w:rsidP="00E938D4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</w:t>
      </w:r>
    </w:p>
    <w:p w:rsidR="00D92483" w:rsidRDefault="00D92483" w:rsidP="00E938D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А.П.Бородин     </w:t>
      </w:r>
    </w:p>
    <w:p w:rsidR="00D92483" w:rsidRDefault="00D92483" w:rsidP="00E938D4">
      <w:pPr>
        <w:jc w:val="both"/>
        <w:rPr>
          <w:sz w:val="28"/>
          <w:szCs w:val="28"/>
        </w:rPr>
      </w:pPr>
    </w:p>
    <w:p w:rsidR="00D92483" w:rsidRDefault="00D92483" w:rsidP="002007FC">
      <w:pPr>
        <w:shd w:val="clear" w:color="auto" w:fill="FFFFFF"/>
        <w:spacing w:before="828" w:line="274" w:lineRule="exact"/>
        <w:ind w:left="14"/>
        <w:jc w:val="both"/>
        <w:rPr>
          <w:sz w:val="28"/>
          <w:szCs w:val="28"/>
        </w:rPr>
      </w:pPr>
    </w:p>
    <w:p w:rsidR="00D92483" w:rsidRPr="00D83045" w:rsidRDefault="00D92483" w:rsidP="00610702">
      <w:pPr>
        <w:jc w:val="both"/>
      </w:pPr>
    </w:p>
    <w:p w:rsidR="00D92483" w:rsidRPr="00D83045" w:rsidRDefault="00D92483" w:rsidP="00205443">
      <w:pPr>
        <w:ind w:firstLine="360"/>
        <w:jc w:val="both"/>
      </w:pPr>
      <w:r w:rsidRPr="00D83045">
        <w:t xml:space="preserve">                                                                                     </w:t>
      </w: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C31C73">
      <w:pPr>
        <w:rPr>
          <w:sz w:val="28"/>
          <w:szCs w:val="28"/>
        </w:rPr>
      </w:pPr>
    </w:p>
    <w:p w:rsidR="00D92483" w:rsidRDefault="00D92483" w:rsidP="00E938D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2483" w:rsidRDefault="00D92483" w:rsidP="00E938D4">
      <w:pPr>
        <w:rPr>
          <w:sz w:val="28"/>
          <w:szCs w:val="28"/>
        </w:rPr>
      </w:pPr>
    </w:p>
    <w:p w:rsidR="00D92483" w:rsidRDefault="00D92483" w:rsidP="00E938D4">
      <w:pPr>
        <w:rPr>
          <w:sz w:val="28"/>
          <w:szCs w:val="28"/>
        </w:rPr>
      </w:pPr>
    </w:p>
    <w:p w:rsidR="00D92483" w:rsidRPr="0076722F" w:rsidRDefault="00D92483" w:rsidP="00E938D4">
      <w:pPr>
        <w:rPr>
          <w:sz w:val="28"/>
          <w:szCs w:val="28"/>
        </w:rPr>
      </w:pPr>
    </w:p>
    <w:p w:rsidR="00D92483" w:rsidRPr="009B7692" w:rsidRDefault="00D92483" w:rsidP="006D3C4D">
      <w:pPr>
        <w:shd w:val="clear" w:color="auto" w:fill="FFFFFF"/>
        <w:jc w:val="right"/>
        <w:rPr>
          <w:spacing w:val="-2"/>
          <w:sz w:val="28"/>
          <w:szCs w:val="28"/>
        </w:rPr>
      </w:pPr>
      <w:r w:rsidRPr="009B7692">
        <w:rPr>
          <w:spacing w:val="-2"/>
          <w:sz w:val="28"/>
          <w:szCs w:val="28"/>
        </w:rPr>
        <w:t>Приложение 1</w:t>
      </w:r>
    </w:p>
    <w:p w:rsidR="00D92483" w:rsidRDefault="00D92483" w:rsidP="006D3C4D">
      <w:pPr>
        <w:shd w:val="clear" w:color="auto" w:fill="FFFFFF"/>
        <w:jc w:val="right"/>
        <w:rPr>
          <w:spacing w:val="-2"/>
          <w:sz w:val="28"/>
          <w:szCs w:val="28"/>
        </w:rPr>
      </w:pPr>
      <w:r w:rsidRPr="009B7692">
        <w:rPr>
          <w:spacing w:val="-2"/>
          <w:sz w:val="28"/>
          <w:szCs w:val="28"/>
        </w:rPr>
        <w:t xml:space="preserve">к решению Совета депутатов </w:t>
      </w:r>
    </w:p>
    <w:p w:rsidR="00D92483" w:rsidRPr="009B7692" w:rsidRDefault="00D92483" w:rsidP="006D3C4D">
      <w:pPr>
        <w:shd w:val="clear" w:color="auto" w:fill="FFFFFF"/>
        <w:jc w:val="right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Новомайзасского сельсовета</w:t>
      </w:r>
    </w:p>
    <w:p w:rsidR="00D92483" w:rsidRPr="009B7692" w:rsidRDefault="00D92483" w:rsidP="006D3C4D">
      <w:pPr>
        <w:shd w:val="clear" w:color="auto" w:fill="FFFFFF"/>
        <w:jc w:val="right"/>
        <w:rPr>
          <w:spacing w:val="-2"/>
          <w:sz w:val="28"/>
          <w:szCs w:val="28"/>
        </w:rPr>
      </w:pPr>
      <w:r w:rsidRPr="009B7692">
        <w:rPr>
          <w:spacing w:val="-2"/>
          <w:sz w:val="28"/>
          <w:szCs w:val="28"/>
        </w:rPr>
        <w:t>Кыштовского района</w:t>
      </w:r>
    </w:p>
    <w:p w:rsidR="00D92483" w:rsidRPr="009B7692" w:rsidRDefault="00D92483" w:rsidP="006D3C4D">
      <w:pPr>
        <w:shd w:val="clear" w:color="auto" w:fill="FFFFFF"/>
        <w:jc w:val="right"/>
        <w:rPr>
          <w:spacing w:val="-2"/>
          <w:sz w:val="28"/>
          <w:szCs w:val="28"/>
        </w:rPr>
      </w:pPr>
      <w:r w:rsidRPr="009B7692">
        <w:rPr>
          <w:spacing w:val="-2"/>
          <w:sz w:val="28"/>
          <w:szCs w:val="28"/>
        </w:rPr>
        <w:t xml:space="preserve"> Новосибирской области </w:t>
      </w:r>
    </w:p>
    <w:p w:rsidR="00D92483" w:rsidRDefault="00D92483" w:rsidP="006D3C4D">
      <w:pPr>
        <w:shd w:val="clear" w:color="auto" w:fill="FFFFFF"/>
        <w:jc w:val="right"/>
        <w:rPr>
          <w:b/>
          <w:bCs/>
          <w:spacing w:val="-2"/>
          <w:sz w:val="28"/>
          <w:szCs w:val="28"/>
        </w:rPr>
      </w:pPr>
      <w:r w:rsidRPr="009B7692">
        <w:rPr>
          <w:spacing w:val="-2"/>
          <w:sz w:val="28"/>
          <w:szCs w:val="28"/>
        </w:rPr>
        <w:t>от «</w:t>
      </w:r>
      <w:r>
        <w:rPr>
          <w:spacing w:val="-2"/>
          <w:sz w:val="28"/>
          <w:szCs w:val="28"/>
        </w:rPr>
        <w:t>05</w:t>
      </w:r>
      <w:r w:rsidRPr="009B7692">
        <w:rPr>
          <w:spacing w:val="-2"/>
          <w:sz w:val="28"/>
          <w:szCs w:val="28"/>
        </w:rPr>
        <w:t>»</w:t>
      </w:r>
      <w:r>
        <w:rPr>
          <w:spacing w:val="-2"/>
          <w:sz w:val="28"/>
          <w:szCs w:val="28"/>
        </w:rPr>
        <w:t xml:space="preserve"> ноября </w:t>
      </w:r>
      <w:r w:rsidRPr="009B7692">
        <w:rPr>
          <w:spacing w:val="-2"/>
          <w:sz w:val="28"/>
          <w:szCs w:val="28"/>
        </w:rPr>
        <w:t>2015г №</w:t>
      </w:r>
      <w:r>
        <w:rPr>
          <w:spacing w:val="-2"/>
          <w:sz w:val="28"/>
          <w:szCs w:val="28"/>
        </w:rPr>
        <w:t xml:space="preserve"> 4</w:t>
      </w:r>
    </w:p>
    <w:p w:rsidR="00D92483" w:rsidRDefault="00D92483" w:rsidP="006D3C4D">
      <w:pPr>
        <w:shd w:val="clear" w:color="auto" w:fill="FFFFFF"/>
        <w:spacing w:before="643"/>
        <w:ind w:left="24"/>
        <w:jc w:val="center"/>
      </w:pPr>
      <w:r>
        <w:rPr>
          <w:b/>
          <w:bCs/>
          <w:spacing w:val="-2"/>
          <w:sz w:val="28"/>
          <w:szCs w:val="28"/>
        </w:rPr>
        <w:t>ОБЪЯВЛЕНИЕ</w:t>
      </w:r>
    </w:p>
    <w:p w:rsidR="00D92483" w:rsidRPr="009B7692" w:rsidRDefault="00D92483" w:rsidP="006D3C4D">
      <w:pPr>
        <w:shd w:val="clear" w:color="auto" w:fill="FFFFFF"/>
        <w:spacing w:before="5" w:line="322" w:lineRule="exact"/>
        <w:ind w:left="1618" w:right="1589"/>
        <w:jc w:val="center"/>
        <w:rPr>
          <w:b/>
          <w:bCs/>
        </w:rPr>
      </w:pPr>
      <w:r>
        <w:rPr>
          <w:b/>
          <w:bCs/>
          <w:spacing w:val="-1"/>
          <w:sz w:val="28"/>
          <w:szCs w:val="28"/>
        </w:rPr>
        <w:t xml:space="preserve">о проведении конкурса по отбору кандидатур на </w:t>
      </w:r>
      <w:r w:rsidRPr="009B7692">
        <w:rPr>
          <w:b/>
          <w:bCs/>
          <w:spacing w:val="-1"/>
          <w:sz w:val="28"/>
          <w:szCs w:val="28"/>
        </w:rPr>
        <w:t xml:space="preserve">должность </w:t>
      </w:r>
      <w:r w:rsidRPr="009B7692">
        <w:rPr>
          <w:b/>
          <w:bCs/>
          <w:sz w:val="28"/>
          <w:szCs w:val="28"/>
        </w:rPr>
        <w:t>Главы</w:t>
      </w:r>
      <w:r>
        <w:rPr>
          <w:b/>
          <w:bCs/>
          <w:sz w:val="28"/>
          <w:szCs w:val="28"/>
        </w:rPr>
        <w:t xml:space="preserve"> Новомайзасского сельсовета </w:t>
      </w:r>
      <w:r w:rsidRPr="009B7692">
        <w:rPr>
          <w:b/>
          <w:bCs/>
          <w:sz w:val="28"/>
          <w:szCs w:val="28"/>
        </w:rPr>
        <w:t xml:space="preserve"> Кыштовского района Новосибирской области</w:t>
      </w:r>
    </w:p>
    <w:p w:rsidR="00D92483" w:rsidRDefault="00D92483" w:rsidP="00EF58FF">
      <w:pPr>
        <w:shd w:val="clear" w:color="auto" w:fill="FFFFFF"/>
        <w:spacing w:before="283" w:line="326" w:lineRule="exact"/>
        <w:ind w:left="142" w:right="43"/>
      </w:pPr>
      <w:r>
        <w:rPr>
          <w:spacing w:val="-1"/>
          <w:sz w:val="28"/>
          <w:szCs w:val="28"/>
        </w:rPr>
        <w:t xml:space="preserve">  </w:t>
      </w:r>
      <w:r w:rsidRPr="009B7692">
        <w:rPr>
          <w:spacing w:val="-1"/>
          <w:sz w:val="28"/>
          <w:szCs w:val="28"/>
        </w:rPr>
        <w:t xml:space="preserve">Совет депутатов </w:t>
      </w:r>
      <w:r>
        <w:rPr>
          <w:spacing w:val="-1"/>
          <w:sz w:val="28"/>
          <w:szCs w:val="28"/>
        </w:rPr>
        <w:t xml:space="preserve"> Новомайзасского сельсовета </w:t>
      </w:r>
      <w:r w:rsidRPr="009B7692">
        <w:rPr>
          <w:spacing w:val="-2"/>
          <w:sz w:val="28"/>
          <w:szCs w:val="28"/>
        </w:rPr>
        <w:t>Кыштовского района</w:t>
      </w:r>
      <w:r w:rsidRPr="009B7692">
        <w:rPr>
          <w:spacing w:val="-1"/>
          <w:sz w:val="28"/>
          <w:szCs w:val="28"/>
        </w:rPr>
        <w:t xml:space="preserve"> Новосибирской области объявляет</w:t>
      </w:r>
      <w:r>
        <w:rPr>
          <w:spacing w:val="-1"/>
          <w:sz w:val="28"/>
          <w:szCs w:val="28"/>
        </w:rPr>
        <w:t xml:space="preserve"> конкурс по </w:t>
      </w:r>
      <w:r>
        <w:rPr>
          <w:sz w:val="28"/>
          <w:szCs w:val="28"/>
        </w:rPr>
        <w:t xml:space="preserve">отбору кандидатур на должность Главы Новомайзасского сельсовета </w:t>
      </w:r>
      <w:r w:rsidRPr="009B7692">
        <w:rPr>
          <w:spacing w:val="-2"/>
          <w:sz w:val="28"/>
          <w:szCs w:val="28"/>
        </w:rPr>
        <w:t>Кыштовского района</w:t>
      </w:r>
      <w:r>
        <w:rPr>
          <w:sz w:val="28"/>
          <w:szCs w:val="28"/>
        </w:rPr>
        <w:t xml:space="preserve"> Новосибирской области.</w:t>
      </w:r>
    </w:p>
    <w:p w:rsidR="00D92483" w:rsidRPr="009B7692" w:rsidRDefault="00D92483" w:rsidP="00EF58FF">
      <w:pPr>
        <w:shd w:val="clear" w:color="auto" w:fill="FFFFFF"/>
        <w:tabs>
          <w:tab w:val="left" w:leader="underscore" w:pos="682"/>
          <w:tab w:val="left" w:leader="underscore" w:pos="1771"/>
          <w:tab w:val="left" w:leader="underscore" w:pos="5434"/>
          <w:tab w:val="left" w:leader="hyphen" w:pos="10632"/>
        </w:tabs>
        <w:spacing w:line="283" w:lineRule="exact"/>
        <w:ind w:left="142"/>
        <w:rPr>
          <w:u w:val="single"/>
        </w:rPr>
      </w:pPr>
      <w:r>
        <w:rPr>
          <w:sz w:val="28"/>
          <w:szCs w:val="28"/>
        </w:rPr>
        <w:t xml:space="preserve">  Дата, время и место проведения конкурса:</w:t>
      </w:r>
      <w:r>
        <w:rPr>
          <w:sz w:val="28"/>
          <w:szCs w:val="28"/>
        </w:rPr>
        <w:br/>
      </w:r>
      <w:r w:rsidRPr="006E02CD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26</w:t>
      </w:r>
      <w:r w:rsidRPr="006E02CD">
        <w:rPr>
          <w:color w:val="000000"/>
          <w:sz w:val="28"/>
          <w:szCs w:val="28"/>
        </w:rPr>
        <w:t>» ноября 2015 года,</w:t>
      </w:r>
      <w:r>
        <w:rPr>
          <w:color w:val="000000"/>
          <w:sz w:val="28"/>
          <w:szCs w:val="28"/>
        </w:rPr>
        <w:t xml:space="preserve"> начало в 10-0</w:t>
      </w:r>
      <w:r w:rsidRPr="006E02CD">
        <w:rPr>
          <w:color w:val="000000"/>
          <w:sz w:val="28"/>
          <w:szCs w:val="28"/>
        </w:rPr>
        <w:t>0 часов</w:t>
      </w:r>
      <w:r w:rsidRPr="0067390D">
        <w:rPr>
          <w:i/>
          <w:iCs/>
          <w:color w:val="000000"/>
          <w:sz w:val="28"/>
          <w:szCs w:val="28"/>
        </w:rPr>
        <w:t>,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в здании администрации Кыштовского района по адресу: Новосибирская область, Кыщтовский район, село Кыштовка, улица Ленина, 38.</w:t>
      </w:r>
    </w:p>
    <w:p w:rsidR="00D92483" w:rsidRDefault="00D92483" w:rsidP="002A03F9">
      <w:pPr>
        <w:shd w:val="clear" w:color="auto" w:fill="FFFFFF"/>
        <w:tabs>
          <w:tab w:val="left" w:leader="hyphen" w:pos="8899"/>
          <w:tab w:val="left" w:leader="hyphen" w:pos="9926"/>
        </w:tabs>
        <w:spacing w:before="226" w:line="326" w:lineRule="exact"/>
        <w:ind w:left="142" w:right="14"/>
      </w:pPr>
      <w:r>
        <w:rPr>
          <w:spacing w:val="-1"/>
          <w:sz w:val="28"/>
          <w:szCs w:val="28"/>
        </w:rPr>
        <w:t xml:space="preserve">  Право на участие в конкурсе имеют граждане Российской Федерации, достигшие </w:t>
      </w:r>
      <w:r>
        <w:rPr>
          <w:sz w:val="28"/>
          <w:szCs w:val="28"/>
        </w:rPr>
        <w:t xml:space="preserve">возраста 21 год, владеющие государственным языком Российской Федерации, отвечающие требованиям, предъявляемым к кандидату на должность Главы Новомайзасского сельсовета Кыштовского района, </w:t>
      </w:r>
      <w:r>
        <w:rPr>
          <w:spacing w:val="-1"/>
          <w:sz w:val="28"/>
          <w:szCs w:val="28"/>
        </w:rPr>
        <w:t xml:space="preserve">установленным Положением о порядке проведения конкурса по отбору кандидатур на должность Главы Новомайзасского сельсовета  </w:t>
      </w:r>
      <w:r w:rsidRPr="009B7692">
        <w:rPr>
          <w:spacing w:val="-2"/>
          <w:sz w:val="28"/>
          <w:szCs w:val="28"/>
        </w:rPr>
        <w:t>Кыштовского района</w:t>
      </w:r>
      <w:r>
        <w:rPr>
          <w:spacing w:val="-1"/>
          <w:sz w:val="28"/>
          <w:szCs w:val="28"/>
        </w:rPr>
        <w:t xml:space="preserve"> Новосибирской области, утвержденным решением </w:t>
      </w:r>
      <w:r>
        <w:rPr>
          <w:spacing w:val="-2"/>
          <w:sz w:val="28"/>
          <w:szCs w:val="28"/>
        </w:rPr>
        <w:t xml:space="preserve">Совета депутатов Новомайзасского сельсовета </w:t>
      </w:r>
      <w:r w:rsidRPr="009B7692">
        <w:rPr>
          <w:spacing w:val="-2"/>
          <w:sz w:val="28"/>
          <w:szCs w:val="28"/>
        </w:rPr>
        <w:t>Кыштовского района</w:t>
      </w:r>
      <w:r>
        <w:rPr>
          <w:spacing w:val="-2"/>
          <w:sz w:val="28"/>
          <w:szCs w:val="28"/>
        </w:rPr>
        <w:t xml:space="preserve"> Новосибирской области от   </w:t>
      </w:r>
      <w:r>
        <w:rPr>
          <w:color w:val="000000"/>
          <w:spacing w:val="-2"/>
          <w:sz w:val="28"/>
          <w:szCs w:val="28"/>
        </w:rPr>
        <w:t>05.11</w:t>
      </w:r>
      <w:r w:rsidRPr="0067390D">
        <w:rPr>
          <w:color w:val="000000"/>
          <w:spacing w:val="-2"/>
          <w:sz w:val="28"/>
          <w:szCs w:val="28"/>
        </w:rPr>
        <w:t xml:space="preserve">.2015г </w:t>
      </w:r>
      <w:r w:rsidRPr="0067390D">
        <w:rPr>
          <w:color w:val="000000"/>
          <w:sz w:val="28"/>
          <w:szCs w:val="28"/>
        </w:rPr>
        <w:t>№ 2.</w:t>
      </w:r>
    </w:p>
    <w:p w:rsidR="00D92483" w:rsidRDefault="00D92483" w:rsidP="002A03F9">
      <w:pPr>
        <w:shd w:val="clear" w:color="auto" w:fill="FFFFFF"/>
        <w:spacing w:line="331" w:lineRule="exact"/>
        <w:ind w:left="142"/>
      </w:pPr>
      <w:r>
        <w:rPr>
          <w:sz w:val="28"/>
          <w:szCs w:val="28"/>
        </w:rPr>
        <w:t xml:space="preserve">  В число требований к кандидатам на должность Главы Новомайзасского сельсовета Кыштовского района включаются </w:t>
      </w:r>
      <w:r>
        <w:rPr>
          <w:spacing w:val="-1"/>
          <w:sz w:val="28"/>
          <w:szCs w:val="28"/>
        </w:rPr>
        <w:t xml:space="preserve">требования о соблюдении запретов и ограничений, установленных федеральным </w:t>
      </w:r>
      <w:r>
        <w:rPr>
          <w:sz w:val="28"/>
          <w:szCs w:val="28"/>
        </w:rPr>
        <w:t>законодательством для лиц, замещающих муниципальные должности.</w:t>
      </w:r>
    </w:p>
    <w:p w:rsidR="00D92483" w:rsidRDefault="00D92483" w:rsidP="00436025">
      <w:pPr>
        <w:shd w:val="clear" w:color="auto" w:fill="FFFFFF"/>
        <w:ind w:left="142"/>
      </w:pPr>
      <w:r>
        <w:rPr>
          <w:sz w:val="28"/>
          <w:szCs w:val="28"/>
        </w:rPr>
        <w:t xml:space="preserve">  Для участия в конкурсе необходимо представить следующие документы:</w:t>
      </w:r>
    </w:p>
    <w:p w:rsidR="00D92483" w:rsidRDefault="00D92483" w:rsidP="00436025">
      <w:pPr>
        <w:widowControl w:val="0"/>
        <w:numPr>
          <w:ilvl w:val="0"/>
          <w:numId w:val="7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line="298" w:lineRule="exact"/>
        <w:ind w:left="142"/>
        <w:rPr>
          <w:spacing w:val="-23"/>
          <w:sz w:val="28"/>
          <w:szCs w:val="28"/>
        </w:rPr>
      </w:pPr>
      <w:r>
        <w:rPr>
          <w:spacing w:val="-1"/>
          <w:sz w:val="28"/>
          <w:szCs w:val="28"/>
        </w:rPr>
        <w:t>личное заявление;</w:t>
      </w:r>
    </w:p>
    <w:p w:rsidR="00D92483" w:rsidRDefault="00D92483" w:rsidP="00436025">
      <w:pPr>
        <w:widowControl w:val="0"/>
        <w:numPr>
          <w:ilvl w:val="0"/>
          <w:numId w:val="7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line="298" w:lineRule="exact"/>
        <w:ind w:left="142"/>
        <w:rPr>
          <w:spacing w:val="-11"/>
          <w:sz w:val="28"/>
          <w:szCs w:val="28"/>
        </w:rPr>
      </w:pPr>
      <w:r>
        <w:rPr>
          <w:spacing w:val="-1"/>
          <w:sz w:val="28"/>
          <w:szCs w:val="28"/>
        </w:rPr>
        <w:t xml:space="preserve">две фотографии размером 3 х </w:t>
      </w:r>
      <w:smartTag w:uri="urn:schemas-microsoft-com:office:smarttags" w:element="metricconverter">
        <w:smartTagPr>
          <w:attr w:name="ProductID" w:val="4 см"/>
        </w:smartTagPr>
        <w:r>
          <w:rPr>
            <w:spacing w:val="-1"/>
            <w:sz w:val="28"/>
            <w:szCs w:val="28"/>
          </w:rPr>
          <w:t>4 см</w:t>
        </w:r>
      </w:smartTag>
      <w:r>
        <w:rPr>
          <w:spacing w:val="-1"/>
          <w:sz w:val="28"/>
          <w:szCs w:val="28"/>
        </w:rPr>
        <w:t>;</w:t>
      </w:r>
    </w:p>
    <w:p w:rsidR="00D92483" w:rsidRDefault="00D92483" w:rsidP="00436025">
      <w:pPr>
        <w:widowControl w:val="0"/>
        <w:numPr>
          <w:ilvl w:val="0"/>
          <w:numId w:val="7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line="298" w:lineRule="exact"/>
        <w:ind w:left="142"/>
        <w:rPr>
          <w:spacing w:val="-9"/>
          <w:sz w:val="28"/>
          <w:szCs w:val="28"/>
        </w:rPr>
      </w:pPr>
      <w:r>
        <w:rPr>
          <w:sz w:val="28"/>
          <w:szCs w:val="28"/>
        </w:rPr>
        <w:t>собственноручно заполненную и подписанную анкету;</w:t>
      </w:r>
    </w:p>
    <w:p w:rsidR="00D92483" w:rsidRDefault="00D92483" w:rsidP="00436025">
      <w:pPr>
        <w:widowControl w:val="0"/>
        <w:numPr>
          <w:ilvl w:val="0"/>
          <w:numId w:val="7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ind w:left="142"/>
        <w:rPr>
          <w:spacing w:val="-9"/>
          <w:sz w:val="28"/>
          <w:szCs w:val="28"/>
        </w:rPr>
      </w:pPr>
      <w:r>
        <w:rPr>
          <w:sz w:val="28"/>
          <w:szCs w:val="28"/>
        </w:rPr>
        <w:t>паспорт или документ, заменяющий паспорт гражданина;</w:t>
      </w:r>
    </w:p>
    <w:p w:rsidR="00D92483" w:rsidRPr="005E1294" w:rsidRDefault="00D92483" w:rsidP="00436025">
      <w:pPr>
        <w:pStyle w:val="ListParagraph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22" w:lineRule="exact"/>
        <w:ind w:left="142"/>
      </w:pPr>
      <w:r>
        <w:rPr>
          <w:spacing w:val="-1"/>
          <w:sz w:val="28"/>
          <w:szCs w:val="28"/>
        </w:rPr>
        <w:t>про</w:t>
      </w:r>
      <w:r w:rsidRPr="009B7692">
        <w:rPr>
          <w:spacing w:val="-1"/>
          <w:sz w:val="28"/>
          <w:szCs w:val="28"/>
        </w:rPr>
        <w:t xml:space="preserve">грамму развития муниципального образования (предложения по улучшению </w:t>
      </w:r>
      <w:r>
        <w:rPr>
          <w:spacing w:val="-1"/>
          <w:sz w:val="28"/>
          <w:szCs w:val="28"/>
        </w:rPr>
        <w:t>качества жиз</w:t>
      </w:r>
      <w:r w:rsidRPr="009B7692">
        <w:rPr>
          <w:sz w:val="28"/>
          <w:szCs w:val="28"/>
        </w:rPr>
        <w:t>ни</w:t>
      </w:r>
      <w:r w:rsidRPr="009B7692">
        <w:rPr>
          <w:spacing w:val="-1"/>
          <w:sz w:val="28"/>
          <w:szCs w:val="28"/>
        </w:rPr>
        <w:t xml:space="preserve"> населения в</w:t>
      </w:r>
      <w:r>
        <w:rPr>
          <w:spacing w:val="-1"/>
          <w:sz w:val="28"/>
          <w:szCs w:val="28"/>
        </w:rPr>
        <w:t xml:space="preserve"> Новомайзасском сельсовете </w:t>
      </w:r>
      <w:r w:rsidRPr="009B7692">
        <w:rPr>
          <w:spacing w:val="-1"/>
          <w:sz w:val="28"/>
          <w:szCs w:val="28"/>
        </w:rPr>
        <w:t xml:space="preserve"> </w:t>
      </w:r>
      <w:r w:rsidRPr="009B7692">
        <w:rPr>
          <w:spacing w:val="-2"/>
          <w:sz w:val="28"/>
          <w:szCs w:val="28"/>
        </w:rPr>
        <w:t>Кыштовского района</w:t>
      </w:r>
      <w:r>
        <w:rPr>
          <w:spacing w:val="-1"/>
          <w:sz w:val="28"/>
          <w:szCs w:val="28"/>
        </w:rPr>
        <w:t xml:space="preserve"> </w:t>
      </w:r>
      <w:r w:rsidRPr="009B7692">
        <w:rPr>
          <w:spacing w:val="-1"/>
          <w:sz w:val="28"/>
          <w:szCs w:val="28"/>
        </w:rPr>
        <w:t xml:space="preserve"> Новосибирской области); </w:t>
      </w:r>
    </w:p>
    <w:p w:rsidR="00D92483" w:rsidRPr="009B7692" w:rsidRDefault="00D92483" w:rsidP="00436025">
      <w:pPr>
        <w:pStyle w:val="ListParagraph"/>
        <w:shd w:val="clear" w:color="auto" w:fill="FFFFFF"/>
        <w:spacing w:line="322" w:lineRule="exact"/>
        <w:ind w:left="142"/>
      </w:pPr>
      <w:r>
        <w:rPr>
          <w:spacing w:val="-1"/>
          <w:sz w:val="28"/>
          <w:szCs w:val="28"/>
        </w:rPr>
        <w:t xml:space="preserve">6) </w:t>
      </w:r>
      <w:r w:rsidRPr="009B7692">
        <w:rPr>
          <w:sz w:val="28"/>
          <w:szCs w:val="28"/>
        </w:rPr>
        <w:t xml:space="preserve">документы, подтверждающие стаж работы (при наличии):  копию трудовой заверенную   по   месту   работы   или   нотариально,   или   иные   документы, </w:t>
      </w:r>
      <w:r>
        <w:rPr>
          <w:sz w:val="28"/>
          <w:szCs w:val="28"/>
        </w:rPr>
        <w:t>подтвер</w:t>
      </w:r>
      <w:r w:rsidRPr="009B7692">
        <w:rPr>
          <w:sz w:val="28"/>
          <w:szCs w:val="28"/>
        </w:rPr>
        <w:t xml:space="preserve">ждающие трудовую (служебную) деятельность гражданина; </w:t>
      </w:r>
    </w:p>
    <w:p w:rsidR="00D92483" w:rsidRDefault="00D92483" w:rsidP="00436025">
      <w:pPr>
        <w:pStyle w:val="ListParagraph"/>
        <w:shd w:val="clear" w:color="auto" w:fill="FFFFFF"/>
        <w:spacing w:line="322" w:lineRule="exact"/>
        <w:ind w:left="142"/>
      </w:pPr>
      <w:r>
        <w:rPr>
          <w:sz w:val="28"/>
          <w:szCs w:val="28"/>
        </w:rPr>
        <w:t>7)</w:t>
      </w:r>
      <w:r w:rsidRPr="009B7692">
        <w:rPr>
          <w:sz w:val="28"/>
          <w:szCs w:val="28"/>
        </w:rPr>
        <w:t xml:space="preserve"> документы об образовании;</w:t>
      </w:r>
    </w:p>
    <w:p w:rsidR="00D92483" w:rsidRDefault="00D92483" w:rsidP="00436025">
      <w:pPr>
        <w:widowControl w:val="0"/>
        <w:numPr>
          <w:ilvl w:val="0"/>
          <w:numId w:val="8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line="322" w:lineRule="exact"/>
        <w:ind w:left="142" w:right="24"/>
        <w:rPr>
          <w:spacing w:val="-11"/>
          <w:sz w:val="28"/>
          <w:szCs w:val="28"/>
        </w:rPr>
      </w:pPr>
      <w:r>
        <w:rPr>
          <w:sz w:val="28"/>
          <w:szCs w:val="28"/>
        </w:rPr>
        <w:t>другие документы или их копии, характеризующие его профессиональную  подготовку, характеристики, награды, рекомендации (предоставляются по желанию кандидата);</w:t>
      </w:r>
    </w:p>
    <w:p w:rsidR="00D92483" w:rsidRDefault="00D92483" w:rsidP="00436025">
      <w:pPr>
        <w:widowControl w:val="0"/>
        <w:numPr>
          <w:ilvl w:val="0"/>
          <w:numId w:val="8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line="322" w:lineRule="exact"/>
        <w:ind w:left="142" w:right="34"/>
        <w:rPr>
          <w:spacing w:val="-11"/>
          <w:sz w:val="28"/>
          <w:szCs w:val="28"/>
        </w:rPr>
      </w:pPr>
      <w:r>
        <w:rPr>
          <w:spacing w:val="-1"/>
          <w:sz w:val="28"/>
          <w:szCs w:val="28"/>
        </w:rPr>
        <w:t xml:space="preserve">обязательство в случае избрания Главой Новомайзасского сельсовета Кыштовского района Новосибирской области  прекратить деятельность, не </w:t>
      </w:r>
      <w:r>
        <w:rPr>
          <w:sz w:val="28"/>
          <w:szCs w:val="28"/>
        </w:rPr>
        <w:t>совместимую со статусом Главы Новомайзасского сельсовета Кыштовского района Новосибирской области ;</w:t>
      </w:r>
    </w:p>
    <w:p w:rsidR="00D92483" w:rsidRDefault="00D92483" w:rsidP="00436025">
      <w:pPr>
        <w:shd w:val="clear" w:color="auto" w:fill="FFFFFF"/>
        <w:tabs>
          <w:tab w:val="left" w:pos="567"/>
        </w:tabs>
        <w:spacing w:line="322" w:lineRule="exact"/>
        <w:ind w:left="142" w:right="19"/>
      </w:pPr>
      <w:r>
        <w:rPr>
          <w:spacing w:val="-21"/>
          <w:sz w:val="28"/>
          <w:szCs w:val="28"/>
        </w:rPr>
        <w:t>10)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сведения о размере и об источниках доходов кандидата, а также об имуществе, </w:t>
      </w:r>
      <w:r>
        <w:rPr>
          <w:sz w:val="28"/>
          <w:szCs w:val="28"/>
        </w:rPr>
        <w:t>принадлежащем кандидату на праве собственности (в том числе совместной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Федерации;</w:t>
      </w:r>
    </w:p>
    <w:p w:rsidR="00D92483" w:rsidRPr="006E02CD" w:rsidRDefault="00D92483" w:rsidP="00436025">
      <w:pPr>
        <w:shd w:val="clear" w:color="auto" w:fill="FFFFFF"/>
        <w:spacing w:line="322" w:lineRule="exact"/>
        <w:ind w:left="142" w:right="24"/>
        <w:rPr>
          <w:color w:val="000000"/>
        </w:rPr>
      </w:pPr>
      <w:r>
        <w:rPr>
          <w:spacing w:val="-19"/>
          <w:sz w:val="28"/>
          <w:szCs w:val="28"/>
        </w:rPr>
        <w:t xml:space="preserve">   </w:t>
      </w:r>
      <w:r>
        <w:rPr>
          <w:sz w:val="28"/>
          <w:szCs w:val="28"/>
        </w:rPr>
        <w:t xml:space="preserve">Копии представленных документов должны быть заверены нотариально или </w:t>
      </w:r>
      <w:r w:rsidRPr="006E02CD">
        <w:rPr>
          <w:color w:val="000000"/>
          <w:sz w:val="28"/>
          <w:szCs w:val="28"/>
        </w:rPr>
        <w:t>кадровыми службами по месту работы.</w:t>
      </w:r>
    </w:p>
    <w:p w:rsidR="00D92483" w:rsidRPr="00360E75" w:rsidRDefault="00D92483" w:rsidP="00436025">
      <w:pPr>
        <w:shd w:val="clear" w:color="auto" w:fill="FFFFFF"/>
        <w:tabs>
          <w:tab w:val="left" w:leader="underscore" w:pos="5918"/>
          <w:tab w:val="left" w:leader="underscore" w:pos="8986"/>
        </w:tabs>
        <w:spacing w:line="322" w:lineRule="exact"/>
        <w:ind w:left="142" w:right="-268"/>
      </w:pPr>
      <w:r w:rsidRPr="006E02CD">
        <w:rPr>
          <w:color w:val="000000"/>
          <w:sz w:val="28"/>
          <w:szCs w:val="28"/>
        </w:rPr>
        <w:t xml:space="preserve">  Прием документов производится с 10-00 часов  </w:t>
      </w:r>
      <w:r w:rsidRPr="006E02CD">
        <w:rPr>
          <w:color w:val="000000"/>
          <w:spacing w:val="-1"/>
          <w:sz w:val="28"/>
          <w:szCs w:val="28"/>
        </w:rPr>
        <w:t xml:space="preserve"> до</w:t>
      </w:r>
      <w:r w:rsidRPr="006E02CD">
        <w:rPr>
          <w:color w:val="000000"/>
          <w:sz w:val="28"/>
          <w:szCs w:val="28"/>
        </w:rPr>
        <w:t xml:space="preserve"> </w:t>
      </w:r>
      <w:r w:rsidRPr="006E02CD">
        <w:rPr>
          <w:color w:val="000000"/>
          <w:spacing w:val="-3"/>
          <w:sz w:val="28"/>
          <w:szCs w:val="28"/>
        </w:rPr>
        <w:t>17-00 часов</w:t>
      </w:r>
      <w:r>
        <w:rPr>
          <w:color w:val="000000"/>
          <w:spacing w:val="-3"/>
          <w:sz w:val="28"/>
          <w:szCs w:val="28"/>
        </w:rPr>
        <w:t xml:space="preserve"> с</w:t>
      </w:r>
      <w:r w:rsidRPr="006E02CD">
        <w:rPr>
          <w:color w:val="000000"/>
          <w:spacing w:val="-3"/>
          <w:sz w:val="28"/>
          <w:szCs w:val="28"/>
        </w:rPr>
        <w:t xml:space="preserve"> </w:t>
      </w:r>
      <w:r w:rsidRPr="006E02CD">
        <w:rPr>
          <w:color w:val="000000"/>
          <w:sz w:val="28"/>
          <w:szCs w:val="28"/>
        </w:rPr>
        <w:t>06 ноября 2015 года</w:t>
      </w:r>
      <w:r>
        <w:rPr>
          <w:color w:val="000000"/>
          <w:sz w:val="28"/>
          <w:szCs w:val="28"/>
        </w:rPr>
        <w:t xml:space="preserve"> до</w:t>
      </w:r>
      <w:r w:rsidRPr="006E02CD">
        <w:rPr>
          <w:color w:val="000000"/>
          <w:sz w:val="28"/>
          <w:szCs w:val="28"/>
        </w:rPr>
        <w:t xml:space="preserve"> </w:t>
      </w:r>
      <w:r w:rsidRPr="006E02CD">
        <w:rPr>
          <w:color w:val="000000"/>
          <w:spacing w:val="-1"/>
          <w:sz w:val="28"/>
          <w:szCs w:val="28"/>
        </w:rPr>
        <w:t xml:space="preserve"> </w:t>
      </w:r>
      <w:r w:rsidRPr="006E02CD">
        <w:rPr>
          <w:color w:val="000000"/>
          <w:spacing w:val="-3"/>
          <w:sz w:val="28"/>
          <w:szCs w:val="28"/>
        </w:rPr>
        <w:t xml:space="preserve">20 ноября 2015 года, </w:t>
      </w:r>
      <w:r w:rsidRPr="006E02CD">
        <w:rPr>
          <w:color w:val="000000"/>
          <w:sz w:val="28"/>
          <w:szCs w:val="28"/>
        </w:rPr>
        <w:t>по   адресу:  632283, Новосибирская область, Кыштовский район, село Кыштовка, ул.</w:t>
      </w:r>
      <w:r>
        <w:rPr>
          <w:sz w:val="28"/>
          <w:szCs w:val="28"/>
        </w:rPr>
        <w:t xml:space="preserve"> Ленина,38  кабинет № 11</w:t>
      </w:r>
      <w:r w:rsidRPr="00360E75">
        <w:rPr>
          <w:sz w:val="28"/>
          <w:szCs w:val="28"/>
        </w:rPr>
        <w:t xml:space="preserve">, понедельник </w:t>
      </w:r>
      <w:r>
        <w:rPr>
          <w:sz w:val="28"/>
          <w:szCs w:val="28"/>
        </w:rPr>
        <w:t xml:space="preserve">–пятница </w:t>
      </w:r>
      <w:r w:rsidRPr="00360E75">
        <w:rPr>
          <w:sz w:val="28"/>
          <w:szCs w:val="28"/>
        </w:rPr>
        <w:t xml:space="preserve">с </w:t>
      </w:r>
      <w:r>
        <w:rPr>
          <w:sz w:val="28"/>
          <w:szCs w:val="28"/>
        </w:rPr>
        <w:t>10</w:t>
      </w:r>
      <w:r w:rsidRPr="00360E75">
        <w:rPr>
          <w:sz w:val="28"/>
          <w:szCs w:val="28"/>
        </w:rPr>
        <w:t>-00  час</w:t>
      </w:r>
      <w:bookmarkStart w:id="0" w:name="_GoBack"/>
      <w:bookmarkEnd w:id="0"/>
      <w:r w:rsidRPr="00360E75">
        <w:rPr>
          <w:sz w:val="28"/>
          <w:szCs w:val="28"/>
        </w:rPr>
        <w:t xml:space="preserve">ов </w:t>
      </w:r>
      <w:r w:rsidRPr="00360E75">
        <w:rPr>
          <w:spacing w:val="-4"/>
          <w:sz w:val="28"/>
          <w:szCs w:val="28"/>
        </w:rPr>
        <w:t>до</w:t>
      </w:r>
      <w:r w:rsidRPr="00360E75">
        <w:rPr>
          <w:sz w:val="28"/>
          <w:szCs w:val="28"/>
        </w:rPr>
        <w:t xml:space="preserve"> 17-00</w:t>
      </w:r>
      <w:r>
        <w:rPr>
          <w:sz w:val="28"/>
          <w:szCs w:val="28"/>
        </w:rPr>
        <w:t xml:space="preserve"> часов</w:t>
      </w:r>
      <w:r w:rsidRPr="00360E75">
        <w:rPr>
          <w:sz w:val="28"/>
          <w:szCs w:val="28"/>
        </w:rPr>
        <w:t xml:space="preserve">, перерыв на обед с 13-00 часов </w:t>
      </w:r>
      <w:r w:rsidRPr="00360E75">
        <w:rPr>
          <w:spacing w:val="-9"/>
          <w:sz w:val="28"/>
          <w:szCs w:val="28"/>
        </w:rPr>
        <w:t>до 14-00 часов</w:t>
      </w:r>
      <w:r>
        <w:rPr>
          <w:sz w:val="28"/>
          <w:szCs w:val="28"/>
        </w:rPr>
        <w:t>, выходной день</w:t>
      </w:r>
      <w:r w:rsidRPr="00360E7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суббота, </w:t>
      </w:r>
      <w:r w:rsidRPr="00360E75">
        <w:rPr>
          <w:sz w:val="28"/>
          <w:szCs w:val="28"/>
        </w:rPr>
        <w:t>воскресенье,</w:t>
      </w:r>
      <w:r>
        <w:rPr>
          <w:sz w:val="28"/>
          <w:szCs w:val="28"/>
        </w:rPr>
        <w:t xml:space="preserve"> контактный телефон для получения</w:t>
      </w:r>
      <w:r w:rsidRPr="00360E75">
        <w:rPr>
          <w:sz w:val="28"/>
          <w:szCs w:val="28"/>
        </w:rPr>
        <w:t xml:space="preserve"> </w:t>
      </w:r>
      <w:r w:rsidRPr="00360E75">
        <w:rPr>
          <w:spacing w:val="-1"/>
          <w:sz w:val="28"/>
          <w:szCs w:val="28"/>
        </w:rPr>
        <w:t xml:space="preserve">справочной информации </w:t>
      </w:r>
      <w:r>
        <w:rPr>
          <w:spacing w:val="-1"/>
          <w:sz w:val="28"/>
          <w:szCs w:val="28"/>
        </w:rPr>
        <w:t>8(383-71-22-235)</w:t>
      </w:r>
      <w:r w:rsidRPr="00360E75">
        <w:rPr>
          <w:sz w:val="28"/>
          <w:szCs w:val="28"/>
        </w:rPr>
        <w:t>.</w:t>
      </w:r>
    </w:p>
    <w:p w:rsidR="00D92483" w:rsidRDefault="00D92483" w:rsidP="00137A2B">
      <w:pPr>
        <w:shd w:val="clear" w:color="auto" w:fill="FFFFFF"/>
        <w:tabs>
          <w:tab w:val="left" w:leader="underscore" w:pos="4450"/>
        </w:tabs>
        <w:spacing w:line="322" w:lineRule="exact"/>
        <w:jc w:val="both"/>
      </w:pPr>
    </w:p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Pr="00CA4710" w:rsidRDefault="00D92483" w:rsidP="00CA4710"/>
    <w:p w:rsidR="00D92483" w:rsidRDefault="00D92483" w:rsidP="00CA4710"/>
    <w:p w:rsidR="00D92483" w:rsidRPr="00CA4710" w:rsidRDefault="00D92483" w:rsidP="00CA4710"/>
    <w:p w:rsidR="00D92483" w:rsidRDefault="00D92483" w:rsidP="00CA4710"/>
    <w:p w:rsidR="00D92483" w:rsidRDefault="00D92483" w:rsidP="00CA4710">
      <w:pPr>
        <w:tabs>
          <w:tab w:val="left" w:pos="5685"/>
        </w:tabs>
      </w:pPr>
      <w:r>
        <w:tab/>
      </w:r>
      <w:r>
        <w:rPr>
          <w:spacing w:val="-1"/>
          <w:sz w:val="28"/>
          <w:szCs w:val="28"/>
        </w:rPr>
        <w:t>Приложение 2</w:t>
      </w:r>
    </w:p>
    <w:p w:rsidR="00D92483" w:rsidRDefault="00D92483" w:rsidP="006D3C4D">
      <w:pPr>
        <w:shd w:val="clear" w:color="auto" w:fill="FFFFFF"/>
        <w:spacing w:line="326" w:lineRule="exact"/>
        <w:ind w:right="14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92483" w:rsidRDefault="00D92483" w:rsidP="006D3C4D">
      <w:pPr>
        <w:shd w:val="clear" w:color="auto" w:fill="FFFFFF"/>
        <w:spacing w:line="326" w:lineRule="exact"/>
        <w:ind w:right="14"/>
        <w:jc w:val="right"/>
      </w:pPr>
      <w:r>
        <w:rPr>
          <w:sz w:val="28"/>
          <w:szCs w:val="28"/>
        </w:rPr>
        <w:t xml:space="preserve"> Новомайзасского сельсовета</w:t>
      </w:r>
    </w:p>
    <w:p w:rsidR="00D92483" w:rsidRDefault="00D92483" w:rsidP="006D3C4D">
      <w:pPr>
        <w:shd w:val="clear" w:color="auto" w:fill="FFFFFF"/>
        <w:spacing w:line="326" w:lineRule="exact"/>
        <w:ind w:right="14"/>
        <w:jc w:val="right"/>
      </w:pPr>
      <w:r w:rsidRPr="009B7692">
        <w:rPr>
          <w:spacing w:val="-2"/>
          <w:sz w:val="28"/>
          <w:szCs w:val="28"/>
        </w:rPr>
        <w:t>Кыштовского района</w:t>
      </w:r>
      <w:r>
        <w:rPr>
          <w:spacing w:val="-1"/>
          <w:sz w:val="28"/>
          <w:szCs w:val="28"/>
        </w:rPr>
        <w:t xml:space="preserve"> </w:t>
      </w:r>
    </w:p>
    <w:p w:rsidR="00D92483" w:rsidRDefault="00D92483" w:rsidP="006D3C4D">
      <w:pPr>
        <w:shd w:val="clear" w:color="auto" w:fill="FFFFFF"/>
        <w:spacing w:line="326" w:lineRule="exact"/>
        <w:ind w:right="10"/>
        <w:jc w:val="right"/>
      </w:pPr>
      <w:r>
        <w:rPr>
          <w:sz w:val="28"/>
          <w:szCs w:val="28"/>
        </w:rPr>
        <w:t>Новосибирского района</w:t>
      </w:r>
    </w:p>
    <w:p w:rsidR="00D92483" w:rsidRDefault="00D92483" w:rsidP="006D3C4D">
      <w:pPr>
        <w:shd w:val="clear" w:color="auto" w:fill="FFFFFF"/>
        <w:tabs>
          <w:tab w:val="left" w:leader="underscore" w:pos="2227"/>
        </w:tabs>
        <w:spacing w:line="326" w:lineRule="exact"/>
        <w:jc w:val="right"/>
      </w:pPr>
      <w:r>
        <w:rPr>
          <w:sz w:val="28"/>
          <w:szCs w:val="28"/>
        </w:rPr>
        <w:t xml:space="preserve">от «05» ноября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 № 4</w:t>
      </w:r>
    </w:p>
    <w:p w:rsidR="00D92483" w:rsidRDefault="00D92483" w:rsidP="006D3C4D">
      <w:pPr>
        <w:shd w:val="clear" w:color="auto" w:fill="FFFFFF"/>
        <w:spacing w:before="293"/>
        <w:ind w:right="3989"/>
        <w:jc w:val="right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</w:t>
      </w:r>
    </w:p>
    <w:p w:rsidR="00D92483" w:rsidRPr="0038404D" w:rsidRDefault="00D92483" w:rsidP="006D3C4D">
      <w:pPr>
        <w:shd w:val="clear" w:color="auto" w:fill="FFFFFF"/>
        <w:spacing w:before="293"/>
        <w:ind w:right="3989"/>
        <w:jc w:val="right"/>
        <w:rPr>
          <w:b/>
          <w:bCs/>
          <w:spacing w:val="-2"/>
          <w:sz w:val="28"/>
          <w:szCs w:val="28"/>
        </w:rPr>
      </w:pPr>
    </w:p>
    <w:p w:rsidR="00D92483" w:rsidRPr="0038404D" w:rsidRDefault="00D92483" w:rsidP="0038404D">
      <w:pPr>
        <w:shd w:val="clear" w:color="auto" w:fill="FFFFFF"/>
        <w:spacing w:line="240" w:lineRule="atLeast"/>
        <w:ind w:right="991"/>
        <w:jc w:val="center"/>
        <w:rPr>
          <w:b/>
          <w:bCs/>
          <w:spacing w:val="-2"/>
          <w:sz w:val="28"/>
          <w:szCs w:val="28"/>
        </w:rPr>
      </w:pPr>
      <w:r w:rsidRPr="0038404D">
        <w:rPr>
          <w:b/>
          <w:bCs/>
          <w:spacing w:val="-2"/>
          <w:sz w:val="28"/>
          <w:szCs w:val="28"/>
        </w:rPr>
        <w:t>Состав членов</w:t>
      </w:r>
      <w:r>
        <w:rPr>
          <w:b/>
          <w:bCs/>
          <w:spacing w:val="-2"/>
          <w:sz w:val="28"/>
          <w:szCs w:val="28"/>
        </w:rPr>
        <w:t xml:space="preserve"> конкурсной комиссии Новомайзасского</w:t>
      </w:r>
      <w:r w:rsidRPr="0038404D">
        <w:rPr>
          <w:b/>
          <w:bCs/>
          <w:spacing w:val="-2"/>
          <w:sz w:val="28"/>
          <w:szCs w:val="28"/>
        </w:rPr>
        <w:t xml:space="preserve"> сельсовета</w:t>
      </w:r>
    </w:p>
    <w:p w:rsidR="00D92483" w:rsidRPr="0038404D" w:rsidRDefault="00D92483" w:rsidP="0038404D">
      <w:pPr>
        <w:shd w:val="clear" w:color="auto" w:fill="FFFFFF"/>
        <w:spacing w:line="240" w:lineRule="atLeast"/>
        <w:ind w:right="1417"/>
        <w:jc w:val="center"/>
        <w:rPr>
          <w:b/>
          <w:bCs/>
          <w:spacing w:val="-2"/>
          <w:sz w:val="28"/>
          <w:szCs w:val="28"/>
        </w:rPr>
      </w:pPr>
      <w:r w:rsidRPr="0038404D">
        <w:rPr>
          <w:b/>
          <w:bCs/>
          <w:spacing w:val="-2"/>
          <w:sz w:val="28"/>
          <w:szCs w:val="28"/>
        </w:rPr>
        <w:t>Кыштовского района Новосибирской области</w:t>
      </w:r>
    </w:p>
    <w:p w:rsidR="00D92483" w:rsidRDefault="00D92483" w:rsidP="0038404D">
      <w:pPr>
        <w:shd w:val="clear" w:color="auto" w:fill="FFFFFF"/>
        <w:spacing w:line="240" w:lineRule="atLeast"/>
        <w:ind w:right="70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от Совета депутатов  Новомайзасского</w:t>
      </w:r>
      <w:r w:rsidRPr="0038404D">
        <w:rPr>
          <w:b/>
          <w:bCs/>
          <w:spacing w:val="-2"/>
          <w:sz w:val="28"/>
          <w:szCs w:val="28"/>
        </w:rPr>
        <w:t xml:space="preserve"> сельсовета</w:t>
      </w:r>
    </w:p>
    <w:p w:rsidR="00D92483" w:rsidRPr="008A27E1" w:rsidRDefault="00D92483" w:rsidP="008A27E1">
      <w:pPr>
        <w:shd w:val="clear" w:color="auto" w:fill="FFFFFF"/>
        <w:spacing w:line="240" w:lineRule="atLeast"/>
        <w:ind w:right="708"/>
        <w:jc w:val="center"/>
        <w:rPr>
          <w:b/>
          <w:bCs/>
          <w:spacing w:val="-2"/>
          <w:sz w:val="28"/>
          <w:szCs w:val="28"/>
        </w:rPr>
      </w:pPr>
      <w:r w:rsidRPr="0038404D">
        <w:rPr>
          <w:b/>
          <w:bCs/>
          <w:spacing w:val="-2"/>
          <w:sz w:val="28"/>
          <w:szCs w:val="28"/>
        </w:rPr>
        <w:t xml:space="preserve">Кыштовского района </w:t>
      </w:r>
      <w:r w:rsidRPr="0038404D">
        <w:rPr>
          <w:b/>
          <w:bCs/>
          <w:sz w:val="28"/>
          <w:szCs w:val="28"/>
        </w:rPr>
        <w:t xml:space="preserve">Новосибирской области </w:t>
      </w:r>
    </w:p>
    <w:p w:rsidR="00D92483" w:rsidRDefault="00D92483" w:rsidP="006D3C4D">
      <w:pPr>
        <w:shd w:val="clear" w:color="auto" w:fill="FFFFFF"/>
        <w:spacing w:before="293"/>
        <w:ind w:right="3989"/>
        <w:jc w:val="right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Члены комиссии:</w:t>
      </w:r>
    </w:p>
    <w:p w:rsidR="00D92483" w:rsidRDefault="00D92483" w:rsidP="006D3C4D">
      <w:pPr>
        <w:shd w:val="clear" w:color="auto" w:fill="FFFFFF"/>
        <w:spacing w:before="293"/>
        <w:ind w:right="3989"/>
        <w:jc w:val="right"/>
      </w:pPr>
    </w:p>
    <w:p w:rsidR="00D92483" w:rsidRPr="00975687" w:rsidRDefault="00D92483" w:rsidP="004842EE">
      <w:pPr>
        <w:pStyle w:val="ListParagraph"/>
        <w:rPr>
          <w:spacing w:val="-15"/>
          <w:sz w:val="28"/>
          <w:szCs w:val="28"/>
          <w:u w:val="single"/>
        </w:rPr>
      </w:pPr>
    </w:p>
    <w:p w:rsidR="00D92483" w:rsidRPr="002B1E07" w:rsidRDefault="00D92483" w:rsidP="004E2AE0">
      <w:pPr>
        <w:pStyle w:val="ListParagraph"/>
        <w:numPr>
          <w:ilvl w:val="0"/>
          <w:numId w:val="10"/>
        </w:numPr>
        <w:shd w:val="clear" w:color="auto" w:fill="FFFFFF"/>
        <w:tabs>
          <w:tab w:val="left" w:pos="284"/>
          <w:tab w:val="left" w:pos="1474"/>
        </w:tabs>
        <w:rPr>
          <w:spacing w:val="-15"/>
          <w:sz w:val="28"/>
          <w:szCs w:val="28"/>
        </w:rPr>
      </w:pPr>
      <w:r>
        <w:rPr>
          <w:spacing w:val="-15"/>
          <w:sz w:val="28"/>
          <w:szCs w:val="28"/>
        </w:rPr>
        <w:t xml:space="preserve">Плотников Валерий Андреевич </w:t>
      </w:r>
      <w:r w:rsidRPr="002B1E07">
        <w:rPr>
          <w:spacing w:val="-15"/>
          <w:sz w:val="28"/>
          <w:szCs w:val="28"/>
        </w:rPr>
        <w:t>-</w:t>
      </w:r>
      <w:r>
        <w:rPr>
          <w:spacing w:val="-15"/>
          <w:sz w:val="28"/>
          <w:szCs w:val="28"/>
        </w:rPr>
        <w:t xml:space="preserve">    депутат</w:t>
      </w:r>
      <w:r w:rsidRPr="002B1E07">
        <w:rPr>
          <w:spacing w:val="-15"/>
          <w:sz w:val="28"/>
          <w:szCs w:val="28"/>
        </w:rPr>
        <w:t xml:space="preserve"> </w:t>
      </w:r>
      <w:r>
        <w:rPr>
          <w:spacing w:val="-15"/>
          <w:sz w:val="28"/>
          <w:szCs w:val="28"/>
        </w:rPr>
        <w:t xml:space="preserve"> </w:t>
      </w:r>
      <w:r w:rsidRPr="002B1E07">
        <w:rPr>
          <w:spacing w:val="-15"/>
          <w:sz w:val="28"/>
          <w:szCs w:val="28"/>
        </w:rPr>
        <w:t xml:space="preserve">Совета </w:t>
      </w:r>
      <w:r>
        <w:rPr>
          <w:spacing w:val="-15"/>
          <w:sz w:val="28"/>
          <w:szCs w:val="28"/>
        </w:rPr>
        <w:t xml:space="preserve"> </w:t>
      </w:r>
      <w:r w:rsidRPr="002B1E07">
        <w:rPr>
          <w:spacing w:val="-15"/>
          <w:sz w:val="28"/>
          <w:szCs w:val="28"/>
        </w:rPr>
        <w:t xml:space="preserve">депутатов </w:t>
      </w:r>
      <w:r>
        <w:rPr>
          <w:spacing w:val="-15"/>
          <w:sz w:val="28"/>
          <w:szCs w:val="28"/>
        </w:rPr>
        <w:t xml:space="preserve"> Новомайзасского</w:t>
      </w:r>
      <w:r w:rsidRPr="002B1E07">
        <w:rPr>
          <w:spacing w:val="-15"/>
          <w:sz w:val="28"/>
          <w:szCs w:val="28"/>
        </w:rPr>
        <w:t xml:space="preserve"> сельсовета</w:t>
      </w:r>
      <w:r>
        <w:rPr>
          <w:spacing w:val="-15"/>
          <w:sz w:val="28"/>
          <w:szCs w:val="28"/>
        </w:rPr>
        <w:t xml:space="preserve">  </w:t>
      </w:r>
      <w:r w:rsidRPr="002B1E07">
        <w:rPr>
          <w:spacing w:val="-15"/>
          <w:sz w:val="28"/>
          <w:szCs w:val="28"/>
        </w:rPr>
        <w:t>Кыштовского района Новосибирской области;</w:t>
      </w:r>
    </w:p>
    <w:p w:rsidR="00D92483" w:rsidRDefault="00D92483" w:rsidP="004842EE">
      <w:pPr>
        <w:shd w:val="clear" w:color="auto" w:fill="FFFFFF"/>
        <w:tabs>
          <w:tab w:val="left" w:pos="284"/>
          <w:tab w:val="left" w:pos="1474"/>
        </w:tabs>
        <w:jc w:val="both"/>
        <w:rPr>
          <w:spacing w:val="-15"/>
          <w:sz w:val="28"/>
          <w:szCs w:val="28"/>
        </w:rPr>
      </w:pPr>
    </w:p>
    <w:p w:rsidR="00D92483" w:rsidRPr="00B378EC" w:rsidRDefault="00D92483" w:rsidP="008A27E1">
      <w:pPr>
        <w:pStyle w:val="ListParagraph"/>
        <w:numPr>
          <w:ilvl w:val="0"/>
          <w:numId w:val="10"/>
        </w:numPr>
        <w:shd w:val="clear" w:color="auto" w:fill="FFFFFF"/>
        <w:tabs>
          <w:tab w:val="left" w:pos="284"/>
          <w:tab w:val="left" w:pos="1474"/>
        </w:tabs>
        <w:rPr>
          <w:spacing w:val="-15"/>
          <w:sz w:val="28"/>
          <w:szCs w:val="28"/>
          <w:u w:val="single"/>
        </w:rPr>
      </w:pPr>
      <w:r>
        <w:rPr>
          <w:spacing w:val="-15"/>
          <w:sz w:val="28"/>
          <w:szCs w:val="28"/>
        </w:rPr>
        <w:t xml:space="preserve">Хмелевский Владимир Владимирович </w:t>
      </w:r>
      <w:r w:rsidRPr="00B378EC">
        <w:rPr>
          <w:spacing w:val="-15"/>
          <w:sz w:val="28"/>
          <w:szCs w:val="28"/>
        </w:rPr>
        <w:t xml:space="preserve">-  депутат </w:t>
      </w:r>
      <w:r>
        <w:rPr>
          <w:spacing w:val="-15"/>
          <w:sz w:val="28"/>
          <w:szCs w:val="28"/>
        </w:rPr>
        <w:t>Совета депутатов Новомайзасского</w:t>
      </w:r>
      <w:r w:rsidRPr="00B378EC">
        <w:rPr>
          <w:spacing w:val="-15"/>
          <w:sz w:val="28"/>
          <w:szCs w:val="28"/>
        </w:rPr>
        <w:t xml:space="preserve"> </w:t>
      </w:r>
      <w:r>
        <w:rPr>
          <w:spacing w:val="-15"/>
          <w:sz w:val="28"/>
          <w:szCs w:val="28"/>
        </w:rPr>
        <w:t>сельсовета Кыштовского района  Новосибирской области</w:t>
      </w:r>
      <w:r w:rsidRPr="00B378EC">
        <w:rPr>
          <w:spacing w:val="-15"/>
          <w:sz w:val="28"/>
          <w:szCs w:val="28"/>
        </w:rPr>
        <w:t>.</w:t>
      </w:r>
    </w:p>
    <w:p w:rsidR="00D92483" w:rsidRDefault="00D92483" w:rsidP="004842EE">
      <w:pPr>
        <w:shd w:val="clear" w:color="auto" w:fill="FFFFFF"/>
        <w:tabs>
          <w:tab w:val="left" w:pos="284"/>
          <w:tab w:val="left" w:pos="1474"/>
        </w:tabs>
        <w:jc w:val="both"/>
        <w:rPr>
          <w:spacing w:val="-15"/>
          <w:sz w:val="28"/>
          <w:szCs w:val="28"/>
        </w:rPr>
      </w:pPr>
      <w:r>
        <w:rPr>
          <w:spacing w:val="-15"/>
          <w:sz w:val="28"/>
          <w:szCs w:val="28"/>
        </w:rPr>
        <w:t xml:space="preserve"> </w:t>
      </w:r>
    </w:p>
    <w:p w:rsidR="00D92483" w:rsidRPr="00B378EC" w:rsidRDefault="00D92483" w:rsidP="008A27E1">
      <w:pPr>
        <w:pStyle w:val="ListParagraph"/>
        <w:numPr>
          <w:ilvl w:val="0"/>
          <w:numId w:val="10"/>
        </w:numPr>
        <w:shd w:val="clear" w:color="auto" w:fill="FFFFFF"/>
        <w:tabs>
          <w:tab w:val="left" w:pos="284"/>
          <w:tab w:val="left" w:pos="1474"/>
        </w:tabs>
        <w:rPr>
          <w:spacing w:val="-15"/>
          <w:sz w:val="28"/>
          <w:szCs w:val="28"/>
          <w:u w:val="single"/>
        </w:rPr>
      </w:pPr>
      <w:r>
        <w:rPr>
          <w:spacing w:val="-15"/>
          <w:sz w:val="28"/>
          <w:szCs w:val="28"/>
        </w:rPr>
        <w:t>Шагаева Татьяна Васильевна</w:t>
      </w:r>
      <w:r w:rsidRPr="00B378EC">
        <w:rPr>
          <w:spacing w:val="-15"/>
          <w:sz w:val="28"/>
          <w:szCs w:val="28"/>
        </w:rPr>
        <w:t xml:space="preserve"> - депутат </w:t>
      </w:r>
      <w:r>
        <w:rPr>
          <w:spacing w:val="-15"/>
          <w:sz w:val="28"/>
          <w:szCs w:val="28"/>
        </w:rPr>
        <w:t>Совета депутатов Новомайзасского</w:t>
      </w:r>
      <w:r w:rsidRPr="00B378EC">
        <w:rPr>
          <w:spacing w:val="-15"/>
          <w:sz w:val="28"/>
          <w:szCs w:val="28"/>
        </w:rPr>
        <w:t xml:space="preserve">  сельсовета Кыштовско</w:t>
      </w:r>
      <w:r>
        <w:rPr>
          <w:spacing w:val="-15"/>
          <w:sz w:val="28"/>
          <w:szCs w:val="28"/>
        </w:rPr>
        <w:t>го района Новосибирской области</w:t>
      </w:r>
      <w:r w:rsidRPr="00B378EC">
        <w:rPr>
          <w:spacing w:val="-15"/>
          <w:sz w:val="28"/>
          <w:szCs w:val="28"/>
        </w:rPr>
        <w:t>.</w:t>
      </w:r>
    </w:p>
    <w:p w:rsidR="00D92483" w:rsidRDefault="00D92483" w:rsidP="004842EE">
      <w:pPr>
        <w:shd w:val="clear" w:color="auto" w:fill="FFFFFF"/>
        <w:tabs>
          <w:tab w:val="left" w:pos="284"/>
          <w:tab w:val="left" w:pos="1474"/>
        </w:tabs>
        <w:jc w:val="both"/>
        <w:rPr>
          <w:spacing w:val="-15"/>
          <w:sz w:val="28"/>
          <w:szCs w:val="28"/>
          <w:u w:val="single"/>
        </w:rPr>
      </w:pPr>
    </w:p>
    <w:p w:rsidR="00D92483" w:rsidRDefault="00D92483" w:rsidP="006D3C4D">
      <w:pPr>
        <w:shd w:val="clear" w:color="auto" w:fill="FFFFFF"/>
        <w:tabs>
          <w:tab w:val="left" w:pos="-142"/>
        </w:tabs>
        <w:spacing w:line="274" w:lineRule="exact"/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3C3751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D92483" w:rsidRPr="0076722F" w:rsidRDefault="00D92483" w:rsidP="00972DCF">
      <w:pPr>
        <w:rPr>
          <w:sz w:val="28"/>
          <w:szCs w:val="28"/>
        </w:rPr>
      </w:pPr>
    </w:p>
    <w:sectPr w:rsidR="00D92483" w:rsidRPr="0076722F" w:rsidSect="00016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797"/>
    <w:multiLevelType w:val="singleLevel"/>
    <w:tmpl w:val="D482291E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0E6575CB"/>
    <w:multiLevelType w:val="hybridMultilevel"/>
    <w:tmpl w:val="96501748"/>
    <w:lvl w:ilvl="0" w:tplc="0419000F">
      <w:start w:val="1"/>
      <w:numFmt w:val="decimal"/>
      <w:lvlText w:val="%1."/>
      <w:lvlJc w:val="left"/>
      <w:pPr>
        <w:ind w:left="123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EC251B0"/>
    <w:multiLevelType w:val="hybridMultilevel"/>
    <w:tmpl w:val="7C8EE69A"/>
    <w:lvl w:ilvl="0" w:tplc="B89852F2">
      <w:start w:val="1"/>
      <w:numFmt w:val="decimal"/>
      <w:lvlText w:val="%1."/>
      <w:lvlJc w:val="left"/>
      <w:pPr>
        <w:ind w:left="1035" w:hanging="675"/>
      </w:pPr>
      <w:rPr>
        <w:rFonts w:cs="Times New Roman"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182B4D"/>
    <w:multiLevelType w:val="hybridMultilevel"/>
    <w:tmpl w:val="182CB776"/>
    <w:lvl w:ilvl="0" w:tplc="4502C550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4">
    <w:nsid w:val="3529361B"/>
    <w:multiLevelType w:val="singleLevel"/>
    <w:tmpl w:val="D0C6E0D0"/>
    <w:lvl w:ilvl="0">
      <w:start w:val="12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3B3532AF"/>
    <w:multiLevelType w:val="singleLevel"/>
    <w:tmpl w:val="0C6AAC70"/>
    <w:lvl w:ilvl="0">
      <w:start w:val="2"/>
      <w:numFmt w:val="decimal"/>
      <w:lvlText w:val="%1."/>
      <w:legacy w:legacy="1" w:legacySpace="0" w:legacyIndent="620"/>
      <w:lvlJc w:val="left"/>
      <w:rPr>
        <w:rFonts w:ascii="Times New Roman" w:hAnsi="Times New Roman" w:cs="Times New Roman" w:hint="default"/>
        <w:i w:val="0"/>
        <w:iCs w:val="0"/>
      </w:rPr>
    </w:lvl>
  </w:abstractNum>
  <w:abstractNum w:abstractNumId="6">
    <w:nsid w:val="46CD7574"/>
    <w:multiLevelType w:val="hybridMultilevel"/>
    <w:tmpl w:val="6BECABFE"/>
    <w:lvl w:ilvl="0" w:tplc="BCB0566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AF73C8"/>
    <w:multiLevelType w:val="singleLevel"/>
    <w:tmpl w:val="2306E546"/>
    <w:lvl w:ilvl="0">
      <w:start w:val="8"/>
      <w:numFmt w:val="decimal"/>
      <w:lvlText w:val="%1)"/>
      <w:legacy w:legacy="1" w:legacySpace="0" w:legacyIndent="388"/>
      <w:lvlJc w:val="left"/>
      <w:rPr>
        <w:rFonts w:ascii="Times New Roman" w:hAnsi="Times New Roman" w:cs="Times New Roman" w:hint="default"/>
      </w:rPr>
    </w:lvl>
  </w:abstractNum>
  <w:abstractNum w:abstractNumId="8">
    <w:nsid w:val="63A330B8"/>
    <w:multiLevelType w:val="hybridMultilevel"/>
    <w:tmpl w:val="EC040A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4C81C3D"/>
    <w:multiLevelType w:val="hybridMultilevel"/>
    <w:tmpl w:val="F03E34B2"/>
    <w:lvl w:ilvl="0" w:tplc="E4B0B84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6"/>
  </w:num>
  <w:num w:numId="7">
    <w:abstractNumId w:val="0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702"/>
    <w:rsid w:val="00007E90"/>
    <w:rsid w:val="00010C5B"/>
    <w:rsid w:val="00016B4D"/>
    <w:rsid w:val="00026967"/>
    <w:rsid w:val="00030AAE"/>
    <w:rsid w:val="00034D1A"/>
    <w:rsid w:val="000405E4"/>
    <w:rsid w:val="00043688"/>
    <w:rsid w:val="000527C8"/>
    <w:rsid w:val="00061B80"/>
    <w:rsid w:val="000B67D1"/>
    <w:rsid w:val="000C2CB8"/>
    <w:rsid w:val="000C6F54"/>
    <w:rsid w:val="000C78C1"/>
    <w:rsid w:val="000D1668"/>
    <w:rsid w:val="000D5564"/>
    <w:rsid w:val="000E654E"/>
    <w:rsid w:val="000F154B"/>
    <w:rsid w:val="000F429D"/>
    <w:rsid w:val="000F4F05"/>
    <w:rsid w:val="001008AA"/>
    <w:rsid w:val="00103EE6"/>
    <w:rsid w:val="001073E9"/>
    <w:rsid w:val="0013428A"/>
    <w:rsid w:val="00134311"/>
    <w:rsid w:val="00137658"/>
    <w:rsid w:val="00137A2B"/>
    <w:rsid w:val="00150526"/>
    <w:rsid w:val="00156B4B"/>
    <w:rsid w:val="001608C4"/>
    <w:rsid w:val="001841A5"/>
    <w:rsid w:val="00195403"/>
    <w:rsid w:val="0019695D"/>
    <w:rsid w:val="0019732E"/>
    <w:rsid w:val="001A2438"/>
    <w:rsid w:val="001A7D44"/>
    <w:rsid w:val="001B1088"/>
    <w:rsid w:val="001B2B38"/>
    <w:rsid w:val="001B7E73"/>
    <w:rsid w:val="001C122B"/>
    <w:rsid w:val="001E29B4"/>
    <w:rsid w:val="001F31A1"/>
    <w:rsid w:val="001F42D1"/>
    <w:rsid w:val="001F79A1"/>
    <w:rsid w:val="002007FC"/>
    <w:rsid w:val="00205443"/>
    <w:rsid w:val="00213290"/>
    <w:rsid w:val="0021470F"/>
    <w:rsid w:val="002331AD"/>
    <w:rsid w:val="002331CD"/>
    <w:rsid w:val="0023470D"/>
    <w:rsid w:val="002408E6"/>
    <w:rsid w:val="00247A52"/>
    <w:rsid w:val="00255D25"/>
    <w:rsid w:val="00257E11"/>
    <w:rsid w:val="0026032D"/>
    <w:rsid w:val="00261617"/>
    <w:rsid w:val="00265A5D"/>
    <w:rsid w:val="00270019"/>
    <w:rsid w:val="002870CF"/>
    <w:rsid w:val="002876B4"/>
    <w:rsid w:val="00293CB6"/>
    <w:rsid w:val="002944B8"/>
    <w:rsid w:val="0029778E"/>
    <w:rsid w:val="002A03F9"/>
    <w:rsid w:val="002A1E35"/>
    <w:rsid w:val="002A359A"/>
    <w:rsid w:val="002B1E07"/>
    <w:rsid w:val="002B6A55"/>
    <w:rsid w:val="002C2A47"/>
    <w:rsid w:val="002D2746"/>
    <w:rsid w:val="002D442C"/>
    <w:rsid w:val="002E308E"/>
    <w:rsid w:val="002F7A11"/>
    <w:rsid w:val="0030487C"/>
    <w:rsid w:val="003059B1"/>
    <w:rsid w:val="00305AFA"/>
    <w:rsid w:val="00316BA2"/>
    <w:rsid w:val="003335BC"/>
    <w:rsid w:val="00341B42"/>
    <w:rsid w:val="00342108"/>
    <w:rsid w:val="00344FF9"/>
    <w:rsid w:val="003459CA"/>
    <w:rsid w:val="00355950"/>
    <w:rsid w:val="00360E75"/>
    <w:rsid w:val="00362CE4"/>
    <w:rsid w:val="003670C9"/>
    <w:rsid w:val="00370850"/>
    <w:rsid w:val="0038404D"/>
    <w:rsid w:val="00387BE8"/>
    <w:rsid w:val="003912EF"/>
    <w:rsid w:val="003A64D1"/>
    <w:rsid w:val="003A712A"/>
    <w:rsid w:val="003B1355"/>
    <w:rsid w:val="003B15C6"/>
    <w:rsid w:val="003C3751"/>
    <w:rsid w:val="003E13B2"/>
    <w:rsid w:val="003E2E9B"/>
    <w:rsid w:val="003E5026"/>
    <w:rsid w:val="003F3B34"/>
    <w:rsid w:val="003F4958"/>
    <w:rsid w:val="00404D21"/>
    <w:rsid w:val="00412C81"/>
    <w:rsid w:val="0042051E"/>
    <w:rsid w:val="00421853"/>
    <w:rsid w:val="004264B6"/>
    <w:rsid w:val="00436025"/>
    <w:rsid w:val="00441F0D"/>
    <w:rsid w:val="004422DB"/>
    <w:rsid w:val="00451A0D"/>
    <w:rsid w:val="00453484"/>
    <w:rsid w:val="00456D49"/>
    <w:rsid w:val="004575D2"/>
    <w:rsid w:val="004641B1"/>
    <w:rsid w:val="004641DB"/>
    <w:rsid w:val="0046758B"/>
    <w:rsid w:val="00472991"/>
    <w:rsid w:val="00474EB5"/>
    <w:rsid w:val="004751FB"/>
    <w:rsid w:val="004842EE"/>
    <w:rsid w:val="0048781B"/>
    <w:rsid w:val="004948F9"/>
    <w:rsid w:val="004B148A"/>
    <w:rsid w:val="004B265B"/>
    <w:rsid w:val="004B5E12"/>
    <w:rsid w:val="004C172C"/>
    <w:rsid w:val="004D2115"/>
    <w:rsid w:val="004E0170"/>
    <w:rsid w:val="004E034F"/>
    <w:rsid w:val="004E2AE0"/>
    <w:rsid w:val="005109FA"/>
    <w:rsid w:val="00510B7F"/>
    <w:rsid w:val="00520A5D"/>
    <w:rsid w:val="0052147F"/>
    <w:rsid w:val="00542935"/>
    <w:rsid w:val="00544006"/>
    <w:rsid w:val="0055454D"/>
    <w:rsid w:val="00573BC0"/>
    <w:rsid w:val="00574B3A"/>
    <w:rsid w:val="00576E2A"/>
    <w:rsid w:val="00591F65"/>
    <w:rsid w:val="00593346"/>
    <w:rsid w:val="005A6C0F"/>
    <w:rsid w:val="005B0862"/>
    <w:rsid w:val="005C44C7"/>
    <w:rsid w:val="005C6250"/>
    <w:rsid w:val="005C6E0C"/>
    <w:rsid w:val="005D0614"/>
    <w:rsid w:val="005D0954"/>
    <w:rsid w:val="005D6947"/>
    <w:rsid w:val="005E1294"/>
    <w:rsid w:val="005E451E"/>
    <w:rsid w:val="005E6E31"/>
    <w:rsid w:val="00610702"/>
    <w:rsid w:val="00634C66"/>
    <w:rsid w:val="00652DDE"/>
    <w:rsid w:val="00672DF6"/>
    <w:rsid w:val="0067390D"/>
    <w:rsid w:val="006770A9"/>
    <w:rsid w:val="00677E21"/>
    <w:rsid w:val="00680D36"/>
    <w:rsid w:val="00681178"/>
    <w:rsid w:val="00681365"/>
    <w:rsid w:val="00683623"/>
    <w:rsid w:val="0068732D"/>
    <w:rsid w:val="006A048D"/>
    <w:rsid w:val="006A36A8"/>
    <w:rsid w:val="006D3C4D"/>
    <w:rsid w:val="006D5AC1"/>
    <w:rsid w:val="006E02CD"/>
    <w:rsid w:val="006E6AC3"/>
    <w:rsid w:val="006F1C81"/>
    <w:rsid w:val="006F2636"/>
    <w:rsid w:val="006F7DE8"/>
    <w:rsid w:val="00705251"/>
    <w:rsid w:val="00707112"/>
    <w:rsid w:val="007135FF"/>
    <w:rsid w:val="0073446B"/>
    <w:rsid w:val="0074162B"/>
    <w:rsid w:val="00747E02"/>
    <w:rsid w:val="00760115"/>
    <w:rsid w:val="00766E59"/>
    <w:rsid w:val="0076722F"/>
    <w:rsid w:val="00776507"/>
    <w:rsid w:val="0077706B"/>
    <w:rsid w:val="00781751"/>
    <w:rsid w:val="00781D66"/>
    <w:rsid w:val="00784C6C"/>
    <w:rsid w:val="00792053"/>
    <w:rsid w:val="00795A19"/>
    <w:rsid w:val="007974C9"/>
    <w:rsid w:val="007978C9"/>
    <w:rsid w:val="007A3406"/>
    <w:rsid w:val="007B1B55"/>
    <w:rsid w:val="007C23C0"/>
    <w:rsid w:val="007D602C"/>
    <w:rsid w:val="007E2921"/>
    <w:rsid w:val="007F4662"/>
    <w:rsid w:val="007F690C"/>
    <w:rsid w:val="00806131"/>
    <w:rsid w:val="00806A1C"/>
    <w:rsid w:val="00807D69"/>
    <w:rsid w:val="00820BEB"/>
    <w:rsid w:val="00834B84"/>
    <w:rsid w:val="00835743"/>
    <w:rsid w:val="00843693"/>
    <w:rsid w:val="008504EE"/>
    <w:rsid w:val="008512AD"/>
    <w:rsid w:val="00853C5C"/>
    <w:rsid w:val="008653E8"/>
    <w:rsid w:val="0087009F"/>
    <w:rsid w:val="00886013"/>
    <w:rsid w:val="008A0DCF"/>
    <w:rsid w:val="008A27E1"/>
    <w:rsid w:val="008B2E17"/>
    <w:rsid w:val="008C125E"/>
    <w:rsid w:val="008C311C"/>
    <w:rsid w:val="008F10D6"/>
    <w:rsid w:val="00900A66"/>
    <w:rsid w:val="00907AEE"/>
    <w:rsid w:val="00913784"/>
    <w:rsid w:val="009250E9"/>
    <w:rsid w:val="00930034"/>
    <w:rsid w:val="00932C39"/>
    <w:rsid w:val="0093383F"/>
    <w:rsid w:val="00935429"/>
    <w:rsid w:val="00936CCB"/>
    <w:rsid w:val="00941078"/>
    <w:rsid w:val="00960D51"/>
    <w:rsid w:val="00972DCF"/>
    <w:rsid w:val="00973FD9"/>
    <w:rsid w:val="00975687"/>
    <w:rsid w:val="0098747A"/>
    <w:rsid w:val="00990192"/>
    <w:rsid w:val="00992EE5"/>
    <w:rsid w:val="009A0E02"/>
    <w:rsid w:val="009A3854"/>
    <w:rsid w:val="009B7692"/>
    <w:rsid w:val="009E067F"/>
    <w:rsid w:val="00A05DEB"/>
    <w:rsid w:val="00A073AF"/>
    <w:rsid w:val="00A07E7F"/>
    <w:rsid w:val="00A1086F"/>
    <w:rsid w:val="00A2635D"/>
    <w:rsid w:val="00A33A98"/>
    <w:rsid w:val="00A3618F"/>
    <w:rsid w:val="00A45C18"/>
    <w:rsid w:val="00A52078"/>
    <w:rsid w:val="00A52CD3"/>
    <w:rsid w:val="00A537DA"/>
    <w:rsid w:val="00A55400"/>
    <w:rsid w:val="00A70267"/>
    <w:rsid w:val="00A74175"/>
    <w:rsid w:val="00A8418D"/>
    <w:rsid w:val="00A8761A"/>
    <w:rsid w:val="00A92F54"/>
    <w:rsid w:val="00AA70D8"/>
    <w:rsid w:val="00AC76FC"/>
    <w:rsid w:val="00AD2969"/>
    <w:rsid w:val="00AD38E9"/>
    <w:rsid w:val="00AD69AD"/>
    <w:rsid w:val="00AE52C2"/>
    <w:rsid w:val="00AF17C7"/>
    <w:rsid w:val="00AF1F83"/>
    <w:rsid w:val="00AF3C98"/>
    <w:rsid w:val="00B00087"/>
    <w:rsid w:val="00B02002"/>
    <w:rsid w:val="00B03C8B"/>
    <w:rsid w:val="00B322F2"/>
    <w:rsid w:val="00B329C5"/>
    <w:rsid w:val="00B378EC"/>
    <w:rsid w:val="00B63F78"/>
    <w:rsid w:val="00B646D2"/>
    <w:rsid w:val="00B7639D"/>
    <w:rsid w:val="00B7799E"/>
    <w:rsid w:val="00B85F2F"/>
    <w:rsid w:val="00B86228"/>
    <w:rsid w:val="00B9747B"/>
    <w:rsid w:val="00BB3AD0"/>
    <w:rsid w:val="00BB7AC1"/>
    <w:rsid w:val="00BC7A0B"/>
    <w:rsid w:val="00BD5B00"/>
    <w:rsid w:val="00BD7D65"/>
    <w:rsid w:val="00BE1682"/>
    <w:rsid w:val="00BF2A9B"/>
    <w:rsid w:val="00BF4675"/>
    <w:rsid w:val="00C14216"/>
    <w:rsid w:val="00C17277"/>
    <w:rsid w:val="00C1773B"/>
    <w:rsid w:val="00C31C73"/>
    <w:rsid w:val="00C67332"/>
    <w:rsid w:val="00C76F64"/>
    <w:rsid w:val="00C85EA7"/>
    <w:rsid w:val="00C87793"/>
    <w:rsid w:val="00CA3FF4"/>
    <w:rsid w:val="00CA4710"/>
    <w:rsid w:val="00CA65FA"/>
    <w:rsid w:val="00CB68EB"/>
    <w:rsid w:val="00CC4FE8"/>
    <w:rsid w:val="00CC5200"/>
    <w:rsid w:val="00CC6CF7"/>
    <w:rsid w:val="00CD1083"/>
    <w:rsid w:val="00CD287F"/>
    <w:rsid w:val="00CE1570"/>
    <w:rsid w:val="00CE4499"/>
    <w:rsid w:val="00CF2507"/>
    <w:rsid w:val="00D0037F"/>
    <w:rsid w:val="00D02540"/>
    <w:rsid w:val="00D0797D"/>
    <w:rsid w:val="00D27386"/>
    <w:rsid w:val="00D5000B"/>
    <w:rsid w:val="00D577FB"/>
    <w:rsid w:val="00D61427"/>
    <w:rsid w:val="00D76841"/>
    <w:rsid w:val="00D83045"/>
    <w:rsid w:val="00D92483"/>
    <w:rsid w:val="00D97B8A"/>
    <w:rsid w:val="00DA0B53"/>
    <w:rsid w:val="00DA3459"/>
    <w:rsid w:val="00DA427B"/>
    <w:rsid w:val="00DB0E27"/>
    <w:rsid w:val="00DB3294"/>
    <w:rsid w:val="00DB7C73"/>
    <w:rsid w:val="00DC01B8"/>
    <w:rsid w:val="00DC0DFD"/>
    <w:rsid w:val="00DC27F3"/>
    <w:rsid w:val="00DD2701"/>
    <w:rsid w:val="00E02462"/>
    <w:rsid w:val="00E07A0B"/>
    <w:rsid w:val="00E07EEC"/>
    <w:rsid w:val="00E12CEA"/>
    <w:rsid w:val="00E25516"/>
    <w:rsid w:val="00E4236E"/>
    <w:rsid w:val="00E44CF0"/>
    <w:rsid w:val="00E54648"/>
    <w:rsid w:val="00E64995"/>
    <w:rsid w:val="00E65D2E"/>
    <w:rsid w:val="00E76F68"/>
    <w:rsid w:val="00E938D4"/>
    <w:rsid w:val="00E971CC"/>
    <w:rsid w:val="00EA3FE4"/>
    <w:rsid w:val="00EB7CBC"/>
    <w:rsid w:val="00EE0AF6"/>
    <w:rsid w:val="00EF25EB"/>
    <w:rsid w:val="00EF58FF"/>
    <w:rsid w:val="00F13641"/>
    <w:rsid w:val="00F1587B"/>
    <w:rsid w:val="00F16F7F"/>
    <w:rsid w:val="00F17697"/>
    <w:rsid w:val="00F23CF7"/>
    <w:rsid w:val="00F3371F"/>
    <w:rsid w:val="00F342A6"/>
    <w:rsid w:val="00F441B7"/>
    <w:rsid w:val="00F53E2F"/>
    <w:rsid w:val="00F64196"/>
    <w:rsid w:val="00F723A9"/>
    <w:rsid w:val="00F92381"/>
    <w:rsid w:val="00FB6D55"/>
    <w:rsid w:val="00FE6922"/>
    <w:rsid w:val="00FE6EB6"/>
    <w:rsid w:val="00FF1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B6D55"/>
    <w:pPr>
      <w:ind w:left="720"/>
    </w:pPr>
  </w:style>
  <w:style w:type="character" w:styleId="Strong">
    <w:name w:val="Strong"/>
    <w:basedOn w:val="DefaultParagraphFont"/>
    <w:uiPriority w:val="99"/>
    <w:qFormat/>
    <w:rsid w:val="0098747A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8C311C"/>
    <w:pPr>
      <w:spacing w:before="100" w:beforeAutospacing="1" w:after="100" w:afterAutospacing="1"/>
    </w:pPr>
  </w:style>
  <w:style w:type="paragraph" w:styleId="NoSpacing">
    <w:name w:val="No Spacing"/>
    <w:uiPriority w:val="99"/>
    <w:qFormat/>
    <w:rsid w:val="00355950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0C2CB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6722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6722F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6722F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29778E"/>
    <w:pPr>
      <w:ind w:right="4495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778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40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1723</TotalTime>
  <Pages>5</Pages>
  <Words>1111</Words>
  <Characters>6333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258</cp:revision>
  <cp:lastPrinted>2015-11-06T05:43:00Z</cp:lastPrinted>
  <dcterms:created xsi:type="dcterms:W3CDTF">2013-11-28T04:47:00Z</dcterms:created>
  <dcterms:modified xsi:type="dcterms:W3CDTF">2015-11-06T06:25:00Z</dcterms:modified>
</cp:coreProperties>
</file>